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5CA9E09C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080460">
              <w:rPr>
                <w:b/>
              </w:rPr>
              <w:t>1</w:t>
            </w:r>
            <w:r>
              <w:rPr>
                <w:b/>
              </w:rPr>
              <w:t>-</w:t>
            </w:r>
            <w:sdt>
              <w:sdtPr>
                <w:rPr>
                  <w:b/>
                  <w:szCs w:val="56"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080460" w:rsidRPr="00080460">
                  <w:rPr>
                    <w:b/>
                    <w:szCs w:val="56"/>
                  </w:rPr>
                  <w:t xml:space="preserve">  Plan for gjennomføring av tilsyn og inspeksjoner </w:t>
                </w:r>
              </w:sdtContent>
            </w:sdt>
          </w:p>
        </w:tc>
      </w:tr>
    </w:tbl>
    <w:p w14:paraId="174FD374" w14:textId="08D689B7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404F78">
        <w:rPr>
          <w:b/>
          <w:sz w:val="28"/>
          <w:szCs w:val="30"/>
          <w:lang w:eastAsia="nb-NO"/>
        </w:rPr>
        <w:t>3406 Solør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6C73DD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EndPr/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421F6CE9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404F78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421F6CE9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404F78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7A826879" w14:textId="096A387F" w:rsidR="00265B7E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99157583" w:history="1">
            <w:r w:rsidR="00265B7E" w:rsidRPr="00A84158">
              <w:rPr>
                <w:rStyle w:val="Hyperkobling"/>
              </w:rPr>
              <w:t>P2-1-Referanser</w:t>
            </w:r>
            <w:r w:rsidR="00265B7E">
              <w:rPr>
                <w:webHidden/>
              </w:rPr>
              <w:tab/>
            </w:r>
            <w:r w:rsidR="00265B7E">
              <w:rPr>
                <w:webHidden/>
              </w:rPr>
              <w:fldChar w:fldCharType="begin"/>
            </w:r>
            <w:r w:rsidR="00265B7E">
              <w:rPr>
                <w:webHidden/>
              </w:rPr>
              <w:instrText xml:space="preserve"> PAGEREF _Toc199157583 \h </w:instrText>
            </w:r>
            <w:r w:rsidR="00265B7E">
              <w:rPr>
                <w:webHidden/>
              </w:rPr>
            </w:r>
            <w:r w:rsidR="00265B7E">
              <w:rPr>
                <w:webHidden/>
              </w:rPr>
              <w:fldChar w:fldCharType="separate"/>
            </w:r>
            <w:r w:rsidR="00265B7E">
              <w:rPr>
                <w:webHidden/>
              </w:rPr>
              <w:t>2</w:t>
            </w:r>
            <w:r w:rsidR="00265B7E">
              <w:rPr>
                <w:webHidden/>
              </w:rPr>
              <w:fldChar w:fldCharType="end"/>
            </w:r>
          </w:hyperlink>
        </w:p>
        <w:p w14:paraId="77EED5B3" w14:textId="00F7736D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4" w:history="1">
            <w:r w:rsidRPr="00A84158">
              <w:rPr>
                <w:rStyle w:val="Hyperkobling"/>
              </w:rPr>
              <w:t>P2-2 Tilsyn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893C06" w14:textId="7E1D9DA8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5" w:history="1">
            <w:r w:rsidRPr="00A84158">
              <w:rPr>
                <w:rStyle w:val="Hyperkobling"/>
              </w:rPr>
              <w:t>P2-3-Enkel 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BD07FBB" w14:textId="71620B28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6" w:history="1">
            <w:r w:rsidRPr="00A84158">
              <w:rPr>
                <w:rStyle w:val="Hyperkobling"/>
              </w:rPr>
              <w:t>P2-4-Hovedinspeksjon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8C102B3" w14:textId="0FAED329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7" w:history="1">
            <w:r w:rsidRPr="00A84158">
              <w:rPr>
                <w:rStyle w:val="Hyperkobling"/>
              </w:rPr>
              <w:t>P2-5-Spesialinspeksjon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F9157BB" w14:textId="7BAA157F" w:rsidR="00265B7E" w:rsidRDefault="00265B7E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9157588" w:history="1">
            <w:r w:rsidRPr="00A84158">
              <w:rPr>
                <w:rStyle w:val="Hyperkobling"/>
              </w:rPr>
              <w:t>P2-6-Vedlegg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_Toc199157588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F1461F9" w14:textId="45DF7E72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FE7EEE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1EAD5ABA" w:rsidR="00A513EA" w:rsidRPr="00E4452E" w:rsidRDefault="008232E8" w:rsidP="00A513EA">
      <w:pPr>
        <w:pStyle w:val="Overskrift2"/>
      </w:pPr>
      <w:bookmarkStart w:id="0" w:name="_Toc29137926"/>
      <w:bookmarkStart w:id="1" w:name="_Toc199157583"/>
      <w:bookmarkStart w:id="2" w:name="_Hlk25882874"/>
      <w:r>
        <w:lastRenderedPageBreak/>
        <w:t>P</w:t>
      </w:r>
      <w:r w:rsidR="0054723F">
        <w:t>1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7013DA29" w:rsidR="0083128E" w:rsidRPr="00032D45" w:rsidRDefault="00E4452E" w:rsidP="0083128E">
      <w:pPr>
        <w:rPr>
          <w:szCs w:val="22"/>
        </w:rPr>
      </w:pPr>
      <w:bookmarkStart w:id="3" w:name="_Hlk31995934"/>
      <w:bookmarkEnd w:id="2"/>
      <w:r w:rsidRPr="00032D45">
        <w:rPr>
          <w:szCs w:val="22"/>
        </w:rPr>
        <w:t>Kontraktens kap. C2-17.</w:t>
      </w:r>
      <w:r w:rsidR="00136391">
        <w:rPr>
          <w:szCs w:val="22"/>
        </w:rPr>
        <w:t>5</w:t>
      </w:r>
      <w:r w:rsidR="00E076DA" w:rsidRPr="00032D45">
        <w:rPr>
          <w:szCs w:val="22"/>
        </w:rPr>
        <w:t>1</w:t>
      </w:r>
      <w:r w:rsidR="00321F06">
        <w:rPr>
          <w:szCs w:val="22"/>
        </w:rPr>
        <w:t xml:space="preserve"> og D1 prosess </w:t>
      </w:r>
      <w:r w:rsidR="00AB1350">
        <w:rPr>
          <w:szCs w:val="22"/>
        </w:rPr>
        <w:t>18.81</w:t>
      </w:r>
    </w:p>
    <w:p w14:paraId="2188A8DB" w14:textId="21E260ED" w:rsidR="00E129EB" w:rsidRPr="00032D45" w:rsidRDefault="00E129EB" w:rsidP="0083128E">
      <w:pPr>
        <w:rPr>
          <w:szCs w:val="22"/>
        </w:rPr>
      </w:pPr>
      <w:r w:rsidRPr="00032D45">
        <w:rPr>
          <w:szCs w:val="22"/>
        </w:rPr>
        <w:t>O</w:t>
      </w:r>
      <w:r w:rsidR="008D57E9">
        <w:rPr>
          <w:szCs w:val="22"/>
        </w:rPr>
        <w:t>perativ standard Innlandet - OSI</w:t>
      </w:r>
    </w:p>
    <w:bookmarkEnd w:id="3"/>
    <w:p w14:paraId="29563E3B" w14:textId="2F008134" w:rsidR="0083128E" w:rsidRPr="00032D45" w:rsidRDefault="00E4452E" w:rsidP="0083128E">
      <w:pPr>
        <w:rPr>
          <w:szCs w:val="22"/>
        </w:rPr>
      </w:pPr>
      <w:r w:rsidRPr="00032D45">
        <w:rPr>
          <w:szCs w:val="22"/>
        </w:rPr>
        <w:t xml:space="preserve">Alle planer skal gjennomgås </w:t>
      </w:r>
      <w:r w:rsidR="003E5EEB" w:rsidRPr="00032D45">
        <w:rPr>
          <w:szCs w:val="22"/>
        </w:rPr>
        <w:t>og det</w:t>
      </w:r>
      <w:r w:rsidR="00AC2A1A" w:rsidRPr="00032D45">
        <w:rPr>
          <w:szCs w:val="22"/>
        </w:rPr>
        <w:t xml:space="preserve"> skal</w:t>
      </w:r>
      <w:r w:rsidRPr="00032D45">
        <w:rPr>
          <w:szCs w:val="22"/>
        </w:rPr>
        <w:t xml:space="preserve"> </w:t>
      </w:r>
      <w:r w:rsidR="0049713A" w:rsidRPr="00032D45">
        <w:rPr>
          <w:szCs w:val="22"/>
        </w:rPr>
        <w:t xml:space="preserve">være </w:t>
      </w:r>
      <w:proofErr w:type="gramStart"/>
      <w:r w:rsidR="0049713A" w:rsidRPr="00032D45">
        <w:rPr>
          <w:szCs w:val="22"/>
        </w:rPr>
        <w:t>fokus</w:t>
      </w:r>
      <w:proofErr w:type="gramEnd"/>
      <w:r w:rsidR="0049713A" w:rsidRPr="00032D45">
        <w:rPr>
          <w:szCs w:val="22"/>
        </w:rPr>
        <w:t xml:space="preserve"> på </w:t>
      </w:r>
      <w:r w:rsidR="00510312" w:rsidRPr="00032D45">
        <w:rPr>
          <w:szCs w:val="22"/>
        </w:rPr>
        <w:t>optimaliserende tiltak for å bedre utførelse eller planen,</w:t>
      </w:r>
      <w:r w:rsidR="00683CA8" w:rsidRPr="00032D45">
        <w:rPr>
          <w:szCs w:val="22"/>
        </w:rPr>
        <w:t xml:space="preserve"> jf. kap. </w:t>
      </w:r>
      <w:r w:rsidR="00510312" w:rsidRPr="00032D45">
        <w:rPr>
          <w:szCs w:val="22"/>
        </w:rPr>
        <w:t>C2</w:t>
      </w:r>
      <w:r w:rsidR="00CF2D41" w:rsidRPr="00032D45">
        <w:rPr>
          <w:szCs w:val="22"/>
        </w:rPr>
        <w:t>-</w:t>
      </w:r>
      <w:r w:rsidR="00510312" w:rsidRPr="00032D45">
        <w:rPr>
          <w:szCs w:val="22"/>
        </w:rPr>
        <w:t>10</w:t>
      </w:r>
      <w:r w:rsidR="00192C84" w:rsidRPr="00032D45">
        <w:rPr>
          <w:szCs w:val="22"/>
        </w:rPr>
        <w:t>.</w:t>
      </w:r>
      <w:r w:rsidR="00A03376" w:rsidRPr="00032D45">
        <w:rPr>
          <w:szCs w:val="22"/>
        </w:rPr>
        <w:t xml:space="preserve">2 og </w:t>
      </w:r>
      <w:r w:rsidR="002C0C87">
        <w:rPr>
          <w:szCs w:val="22"/>
        </w:rPr>
        <w:t>C2-</w:t>
      </w:r>
      <w:r w:rsidR="00A03376" w:rsidRPr="00032D45">
        <w:rPr>
          <w:szCs w:val="22"/>
        </w:rPr>
        <w:t>10.</w:t>
      </w:r>
      <w:r w:rsidR="00510312" w:rsidRPr="00032D45">
        <w:rPr>
          <w:szCs w:val="22"/>
        </w:rPr>
        <w:t>3</w:t>
      </w:r>
      <w:r w:rsidR="00212E8A" w:rsidRPr="00032D45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14C14A56" w14:textId="381CF8A9" w:rsidR="004E0EAE" w:rsidRDefault="000A60DA" w:rsidP="00FE7EEE">
      <w:pPr>
        <w:pStyle w:val="Overskrift2"/>
        <w:tabs>
          <w:tab w:val="left" w:pos="3135"/>
        </w:tabs>
      </w:pPr>
      <w:bookmarkStart w:id="4" w:name="_Toc199157584"/>
      <w:r>
        <w:t>P</w:t>
      </w:r>
      <w:r w:rsidR="0054723F">
        <w:t>1</w:t>
      </w:r>
      <w:r>
        <w:t>-</w:t>
      </w:r>
      <w:r w:rsidR="00397289">
        <w:t>2</w:t>
      </w:r>
      <w:r w:rsidR="00E001AB">
        <w:t xml:space="preserve"> </w:t>
      </w:r>
      <w:r w:rsidR="00451CDB">
        <w:t>Tilsyn</w:t>
      </w:r>
      <w:bookmarkEnd w:id="4"/>
    </w:p>
    <w:p w14:paraId="53797DFA" w14:textId="7CF03448" w:rsidR="003B4FDE" w:rsidRDefault="003B4FDE" w:rsidP="003B4FDE">
      <w:pPr>
        <w:ind w:left="0"/>
        <w:rPr>
          <w:lang w:val="nn-NO"/>
        </w:rPr>
      </w:pPr>
    </w:p>
    <w:p w14:paraId="141FBCA8" w14:textId="64FADA09" w:rsidR="002C0DAA" w:rsidRDefault="002C0DAA" w:rsidP="00A307CD">
      <w:pPr>
        <w:spacing w:before="0"/>
        <w:ind w:left="360"/>
        <w:rPr>
          <w:rFonts w:eastAsia="Calibri" w:cs="Calibri"/>
          <w:b/>
          <w:bCs/>
          <w:szCs w:val="22"/>
        </w:rPr>
      </w:pPr>
      <w:r w:rsidRPr="00A35277">
        <w:rPr>
          <w:rFonts w:eastAsia="Calibri" w:cs="Calibri"/>
          <w:b/>
          <w:bCs/>
          <w:szCs w:val="22"/>
        </w:rPr>
        <w:t>Hensikt:</w:t>
      </w:r>
    </w:p>
    <w:p w14:paraId="0B6C6522" w14:textId="4CB6DCDC" w:rsidR="00534038" w:rsidRPr="008D57E9" w:rsidRDefault="00534038" w:rsidP="008D57E9">
      <w:pPr>
        <w:pStyle w:val="Listeavsnitt"/>
        <w:numPr>
          <w:ilvl w:val="0"/>
          <w:numId w:val="39"/>
        </w:numPr>
        <w:rPr>
          <w:sz w:val="32"/>
          <w:szCs w:val="28"/>
          <w:lang w:val="nn-NO"/>
        </w:rPr>
      </w:pPr>
      <w:r w:rsidRPr="008D57E9">
        <w:rPr>
          <w:rFonts w:cs="CIDFont+F3"/>
          <w:szCs w:val="22"/>
        </w:rPr>
        <w:t>Sikre funksjon for vegnett og objekter, og fastlegge avvik</w:t>
      </w:r>
    </w:p>
    <w:p w14:paraId="51D6E338" w14:textId="77777777" w:rsidR="00292F06" w:rsidRPr="008D57E9" w:rsidRDefault="00292F06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Oppdage akutte skader og skadeutvikling</w:t>
      </w:r>
    </w:p>
    <w:p w14:paraId="2612B3FB" w14:textId="6D26FAE9" w:rsidR="00812E00" w:rsidRPr="008D57E9" w:rsidRDefault="00610520" w:rsidP="008D57E9">
      <w:pPr>
        <w:pStyle w:val="Listeavsnitt"/>
        <w:numPr>
          <w:ilvl w:val="0"/>
          <w:numId w:val="39"/>
        </w:numPr>
        <w:spacing w:before="0"/>
        <w:rPr>
          <w:rFonts w:eastAsia="Calibri" w:cs="Calibri"/>
          <w:szCs w:val="22"/>
        </w:rPr>
      </w:pPr>
      <w:r w:rsidRPr="008D57E9">
        <w:rPr>
          <w:rFonts w:eastAsia="Calibri" w:cs="Calibri"/>
          <w:szCs w:val="22"/>
        </w:rPr>
        <w:t>Gi innspill til planlegging av drifts- og vedlikeholdstiltak</w:t>
      </w:r>
    </w:p>
    <w:p w14:paraId="7E32C603" w14:textId="2034BBEF" w:rsidR="00B746FA" w:rsidRPr="008D57E9" w:rsidRDefault="00B746FA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Sørge for registrering av generell tilstand på vegnett og objekter, samt forhold som kan påvirke trafikksikkerhet og framkommelighet</w:t>
      </w:r>
    </w:p>
    <w:p w14:paraId="47210870" w14:textId="77777777" w:rsidR="004E13C0" w:rsidRPr="008D57E9" w:rsidRDefault="004E13C0" w:rsidP="008D57E9">
      <w:pPr>
        <w:pStyle w:val="Listeavsnitt"/>
        <w:numPr>
          <w:ilvl w:val="0"/>
          <w:numId w:val="39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8D57E9">
        <w:rPr>
          <w:rFonts w:cs="CIDFont+F3"/>
          <w:szCs w:val="22"/>
        </w:rPr>
        <w:t>Initiere preventive tiltak for å begrense skadeomfang og</w:t>
      </w:r>
    </w:p>
    <w:p w14:paraId="7D7B9E26" w14:textId="781784F2" w:rsidR="004E13C0" w:rsidRPr="00D422FB" w:rsidRDefault="004E13C0" w:rsidP="00D422FB">
      <w:pPr>
        <w:pStyle w:val="Listeavsnitt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ind w:left="1429" w:right="0"/>
        <w:rPr>
          <w:rFonts w:cs="CIDFont+F3"/>
          <w:szCs w:val="22"/>
        </w:rPr>
      </w:pPr>
      <w:r w:rsidRPr="00D422FB">
        <w:rPr>
          <w:rFonts w:cs="CIDFont+F3"/>
          <w:szCs w:val="22"/>
        </w:rPr>
        <w:t>konsekvenser, samt å sikre funksjon ved varslede værhendelser</w:t>
      </w:r>
    </w:p>
    <w:p w14:paraId="3287728D" w14:textId="77777777" w:rsidR="008227DA" w:rsidRDefault="008227DA" w:rsidP="00A307CD">
      <w:pPr>
        <w:ind w:left="709"/>
        <w:rPr>
          <w:lang w:val="nn-NO"/>
        </w:rPr>
      </w:pPr>
    </w:p>
    <w:p w14:paraId="3A0BA4BC" w14:textId="77777777" w:rsidR="009123F0" w:rsidRPr="009123F0" w:rsidRDefault="009123F0" w:rsidP="009123F0">
      <w:pPr>
        <w:autoSpaceDE w:val="0"/>
        <w:autoSpaceDN w:val="0"/>
        <w:adjustRightInd w:val="0"/>
        <w:spacing w:before="0" w:line="240" w:lineRule="auto"/>
        <w:ind w:left="709" w:right="0"/>
        <w:rPr>
          <w:rFonts w:cs="CIDFont+F3"/>
          <w:szCs w:val="22"/>
        </w:rPr>
      </w:pPr>
      <w:r w:rsidRPr="009123F0">
        <w:rPr>
          <w:rFonts w:cs="CIDFont+F3"/>
          <w:szCs w:val="22"/>
        </w:rPr>
        <w:t>Tilsyn skal i hovedsak utføres som visuell kontroll fra bil som kjøres i</w:t>
      </w:r>
    </w:p>
    <w:p w14:paraId="6BBB9EDB" w14:textId="77777777" w:rsidR="009123F0" w:rsidRPr="009123F0" w:rsidRDefault="009123F0" w:rsidP="009123F0">
      <w:pPr>
        <w:autoSpaceDE w:val="0"/>
        <w:autoSpaceDN w:val="0"/>
        <w:adjustRightInd w:val="0"/>
        <w:spacing w:before="0" w:line="240" w:lineRule="auto"/>
        <w:ind w:left="709" w:right="0"/>
        <w:rPr>
          <w:rFonts w:cs="CIDFont+F3"/>
          <w:szCs w:val="22"/>
        </w:rPr>
      </w:pPr>
      <w:r w:rsidRPr="009123F0">
        <w:rPr>
          <w:rFonts w:cs="CIDFont+F3"/>
          <w:szCs w:val="22"/>
        </w:rPr>
        <w:t>sakte fart på vegen, men med stopp for tilsyn til fots av enkelte</w:t>
      </w:r>
    </w:p>
    <w:p w14:paraId="4FD7CFC6" w14:textId="17CA1A3E" w:rsidR="00917028" w:rsidRDefault="009123F0" w:rsidP="009123F0">
      <w:pPr>
        <w:spacing w:before="0"/>
        <w:ind w:left="709"/>
        <w:rPr>
          <w:lang w:val="nn-NO"/>
        </w:rPr>
      </w:pPr>
      <w:r w:rsidRPr="009123F0">
        <w:rPr>
          <w:rFonts w:cs="CIDFont+F3"/>
          <w:szCs w:val="22"/>
        </w:rPr>
        <w:t>objekter/strekninger som ikke kan besiktiges fra bilen.</w:t>
      </w:r>
      <w:r w:rsidR="00C46D0E" w:rsidRPr="009123F0">
        <w:rPr>
          <w:sz w:val="32"/>
          <w:szCs w:val="28"/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  <w:r w:rsidR="00C46D0E">
        <w:rPr>
          <w:lang w:val="nn-NO"/>
        </w:rPr>
        <w:tab/>
      </w:r>
    </w:p>
    <w:p w14:paraId="40E3D51D" w14:textId="390AAFC7" w:rsidR="00917028" w:rsidRDefault="00917028" w:rsidP="00D11FC4">
      <w:pPr>
        <w:rPr>
          <w:lang w:val="nn-NO"/>
        </w:rPr>
      </w:pPr>
    </w:p>
    <w:p w14:paraId="6A062A73" w14:textId="7FF3589E" w:rsidR="006476DC" w:rsidRDefault="00F047E0" w:rsidP="00D11FC4">
      <w:pPr>
        <w:rPr>
          <w:lang w:val="nn-NO"/>
        </w:rPr>
      </w:pPr>
      <w:proofErr w:type="spellStart"/>
      <w:r>
        <w:rPr>
          <w:b/>
          <w:bCs/>
          <w:lang w:val="nn-NO"/>
        </w:rPr>
        <w:t>Hovedf</w:t>
      </w:r>
      <w:r w:rsidR="006476DC">
        <w:rPr>
          <w:b/>
          <w:bCs/>
          <w:lang w:val="nn-NO"/>
        </w:rPr>
        <w:t>okusområder</w:t>
      </w:r>
      <w:proofErr w:type="spellEnd"/>
      <w:r w:rsidR="006476DC">
        <w:rPr>
          <w:b/>
          <w:bCs/>
          <w:lang w:val="nn-NO"/>
        </w:rPr>
        <w:t xml:space="preserve"> </w:t>
      </w:r>
    </w:p>
    <w:p w14:paraId="36F191A8" w14:textId="7ADF2FDB" w:rsidR="00F047E0" w:rsidRDefault="00F047E0" w:rsidP="00D11FC4">
      <w:pPr>
        <w:rPr>
          <w:lang w:val="nn-NO"/>
        </w:rPr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1650"/>
        <w:gridCol w:w="6787"/>
      </w:tblGrid>
      <w:tr w:rsidR="00F047E0" w14:paraId="57DB5D11" w14:textId="77777777" w:rsidTr="00F047E0">
        <w:tc>
          <w:tcPr>
            <w:tcW w:w="1650" w:type="dxa"/>
          </w:tcPr>
          <w:p w14:paraId="2073DFE4" w14:textId="229F874B" w:rsidR="00F047E0" w:rsidRPr="005F5625" w:rsidRDefault="00F047E0" w:rsidP="00D11FC4">
            <w:pPr>
              <w:ind w:left="0"/>
              <w:rPr>
                <w:b/>
                <w:bCs/>
                <w:lang w:val="nn-NO"/>
              </w:rPr>
            </w:pPr>
            <w:r w:rsidRPr="005F5625">
              <w:rPr>
                <w:b/>
                <w:bCs/>
                <w:lang w:val="nn-NO"/>
              </w:rPr>
              <w:t>Sesong</w:t>
            </w:r>
          </w:p>
        </w:tc>
        <w:tc>
          <w:tcPr>
            <w:tcW w:w="6787" w:type="dxa"/>
          </w:tcPr>
          <w:p w14:paraId="1860E26E" w14:textId="4050C21E" w:rsidR="00F047E0" w:rsidRPr="005F5625" w:rsidRDefault="00F047E0" w:rsidP="00D11FC4">
            <w:pPr>
              <w:ind w:left="0"/>
              <w:rPr>
                <w:b/>
                <w:bCs/>
                <w:lang w:val="nn-NO"/>
              </w:rPr>
            </w:pPr>
            <w:proofErr w:type="spellStart"/>
            <w:r w:rsidRPr="005F5625">
              <w:rPr>
                <w:b/>
                <w:bCs/>
                <w:lang w:val="nn-NO"/>
              </w:rPr>
              <w:t>Hovedfokusområder</w:t>
            </w:r>
            <w:proofErr w:type="spellEnd"/>
          </w:p>
        </w:tc>
      </w:tr>
      <w:tr w:rsidR="00F047E0" w14:paraId="314A0988" w14:textId="77777777" w:rsidTr="00F047E0">
        <w:tc>
          <w:tcPr>
            <w:tcW w:w="1650" w:type="dxa"/>
          </w:tcPr>
          <w:p w14:paraId="27579A28" w14:textId="0CA8E7C2" w:rsidR="00F047E0" w:rsidRPr="00F047E0" w:rsidRDefault="00F047E0" w:rsidP="00D11FC4">
            <w:pPr>
              <w:ind w:left="0"/>
              <w:rPr>
                <w:lang w:val="nn-NO"/>
              </w:rPr>
            </w:pPr>
            <w:proofErr w:type="spellStart"/>
            <w:r w:rsidRPr="00F047E0">
              <w:rPr>
                <w:lang w:val="nn-NO"/>
              </w:rPr>
              <w:t>Høst</w:t>
            </w:r>
            <w:proofErr w:type="spellEnd"/>
          </w:p>
        </w:tc>
        <w:tc>
          <w:tcPr>
            <w:tcW w:w="6787" w:type="dxa"/>
          </w:tcPr>
          <w:p w14:paraId="1C5F5590" w14:textId="496AA77C" w:rsidR="00F047E0" w:rsidRDefault="00C6569F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Vannhåndtering</w:t>
            </w:r>
            <w:proofErr w:type="spellEnd"/>
            <w:r w:rsidR="005F5625">
              <w:rPr>
                <w:lang w:val="nn-NO"/>
              </w:rPr>
              <w:t xml:space="preserve"> – fritt </w:t>
            </w:r>
            <w:proofErr w:type="spellStart"/>
            <w:r w:rsidR="005F5625">
              <w:rPr>
                <w:lang w:val="nn-NO"/>
              </w:rPr>
              <w:t>vannløp</w:t>
            </w:r>
            <w:proofErr w:type="spellEnd"/>
          </w:p>
          <w:p w14:paraId="31FBA36A" w14:textId="77777777" w:rsidR="00C6569F" w:rsidRDefault="0059077C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Vegdekker</w:t>
            </w:r>
            <w:proofErr w:type="spellEnd"/>
            <w:r>
              <w:rPr>
                <w:lang w:val="nn-NO"/>
              </w:rPr>
              <w:t xml:space="preserve"> – slaghull</w:t>
            </w:r>
            <w:r w:rsidR="00837C72">
              <w:rPr>
                <w:lang w:val="nn-NO"/>
              </w:rPr>
              <w:t xml:space="preserve">, </w:t>
            </w:r>
            <w:proofErr w:type="spellStart"/>
            <w:r w:rsidR="00837C72">
              <w:rPr>
                <w:lang w:val="nn-NO"/>
              </w:rPr>
              <w:t>grusdekker</w:t>
            </w:r>
            <w:proofErr w:type="spellEnd"/>
          </w:p>
          <w:p w14:paraId="39224467" w14:textId="77777777" w:rsidR="00837C72" w:rsidRDefault="00425630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 xml:space="preserve">Skilt – </w:t>
            </w:r>
            <w:proofErr w:type="spellStart"/>
            <w:r>
              <w:rPr>
                <w:lang w:val="nn-NO"/>
              </w:rPr>
              <w:t>synlighet</w:t>
            </w:r>
            <w:proofErr w:type="spellEnd"/>
            <w:r>
              <w:rPr>
                <w:lang w:val="nn-NO"/>
              </w:rPr>
              <w:t xml:space="preserve"> og skader</w:t>
            </w:r>
          </w:p>
          <w:p w14:paraId="1E70451C" w14:textId="5FF1AAEA" w:rsidR="00425630" w:rsidRDefault="00421DEC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>Utsetting</w:t>
            </w:r>
            <w:r w:rsidR="00AA5246">
              <w:rPr>
                <w:lang w:val="nn-NO"/>
              </w:rPr>
              <w:t xml:space="preserve"> av b</w:t>
            </w:r>
            <w:r w:rsidR="004627A8">
              <w:rPr>
                <w:lang w:val="nn-NO"/>
              </w:rPr>
              <w:t>røytestikk og kantst</w:t>
            </w:r>
            <w:r>
              <w:rPr>
                <w:lang w:val="nn-NO"/>
              </w:rPr>
              <w:t>o</w:t>
            </w:r>
            <w:r w:rsidR="004627A8">
              <w:rPr>
                <w:lang w:val="nn-NO"/>
              </w:rPr>
              <w:t>lper</w:t>
            </w:r>
          </w:p>
          <w:p w14:paraId="1276B88D" w14:textId="77777777" w:rsidR="00680942" w:rsidRDefault="00680942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>
              <w:rPr>
                <w:lang w:val="nn-NO"/>
              </w:rPr>
              <w:t>Behov for ryddig av vegens frie rom</w:t>
            </w:r>
          </w:p>
          <w:p w14:paraId="66C1BBAF" w14:textId="29DD3965" w:rsidR="00DF7653" w:rsidRPr="00C6569F" w:rsidRDefault="00182F63" w:rsidP="00C6569F">
            <w:pPr>
              <w:pStyle w:val="Listeavsnitt"/>
              <w:numPr>
                <w:ilvl w:val="0"/>
                <w:numId w:val="33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063F3FEB" w14:textId="77777777" w:rsidTr="00F047E0">
        <w:tc>
          <w:tcPr>
            <w:tcW w:w="1650" w:type="dxa"/>
          </w:tcPr>
          <w:p w14:paraId="158E3D7B" w14:textId="28F2C905" w:rsidR="00F047E0" w:rsidRDefault="00F047E0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Vinter</w:t>
            </w:r>
          </w:p>
        </w:tc>
        <w:tc>
          <w:tcPr>
            <w:tcW w:w="6787" w:type="dxa"/>
          </w:tcPr>
          <w:p w14:paraId="2A420459" w14:textId="77777777" w:rsidR="00F047E0" w:rsidRDefault="008F01A2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Friksjon</w:t>
            </w:r>
          </w:p>
          <w:p w14:paraId="36A7BF58" w14:textId="77777777" w:rsidR="008F01A2" w:rsidRDefault="00A9151D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Snørydding</w:t>
            </w:r>
            <w:r w:rsidR="00475DB1">
              <w:rPr>
                <w:lang w:val="nn-NO"/>
              </w:rPr>
              <w:t xml:space="preserve"> og sikt</w:t>
            </w:r>
          </w:p>
          <w:p w14:paraId="41048820" w14:textId="20FE68AE" w:rsidR="00475DB1" w:rsidRDefault="00475DB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Behov for </w:t>
            </w:r>
            <w:proofErr w:type="spellStart"/>
            <w:r>
              <w:rPr>
                <w:lang w:val="nn-NO"/>
              </w:rPr>
              <w:t>bortkjøring</w:t>
            </w:r>
            <w:proofErr w:type="spellEnd"/>
            <w:r>
              <w:rPr>
                <w:lang w:val="nn-NO"/>
              </w:rPr>
              <w:t xml:space="preserve"> av snø</w:t>
            </w:r>
          </w:p>
          <w:p w14:paraId="7FBC659A" w14:textId="02AD8939" w:rsidR="00493918" w:rsidRDefault="00493918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Behov for </w:t>
            </w:r>
            <w:r w:rsidR="009A432A">
              <w:rPr>
                <w:lang w:val="nn-NO"/>
              </w:rPr>
              <w:t xml:space="preserve">rømming av </w:t>
            </w:r>
            <w:proofErr w:type="spellStart"/>
            <w:r w:rsidR="009A432A">
              <w:rPr>
                <w:lang w:val="nn-NO"/>
              </w:rPr>
              <w:t>snøkanter</w:t>
            </w:r>
            <w:proofErr w:type="spellEnd"/>
          </w:p>
          <w:p w14:paraId="6FBF432F" w14:textId="77777777" w:rsidR="00475DB1" w:rsidRDefault="00475DB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lastRenderedPageBreak/>
              <w:t>Synlighet</w:t>
            </w:r>
            <w:proofErr w:type="spellEnd"/>
            <w:r>
              <w:rPr>
                <w:lang w:val="nn-NO"/>
              </w:rPr>
              <w:t xml:space="preserve"> </w:t>
            </w:r>
            <w:r w:rsidR="00455359">
              <w:rPr>
                <w:lang w:val="nn-NO"/>
              </w:rPr>
              <w:t>på skilt</w:t>
            </w:r>
          </w:p>
          <w:p w14:paraId="28476D19" w14:textId="77777777" w:rsidR="00455359" w:rsidRDefault="00455359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Behov for tining</w:t>
            </w:r>
          </w:p>
          <w:p w14:paraId="2088B237" w14:textId="77777777" w:rsidR="00455359" w:rsidRDefault="00465E11" w:rsidP="00DF7653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Kjøving</w:t>
            </w:r>
          </w:p>
          <w:p w14:paraId="06C45269" w14:textId="77777777" w:rsidR="00927111" w:rsidRDefault="00927111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Snøsåle/spor</w:t>
            </w:r>
          </w:p>
          <w:p w14:paraId="31044ACD" w14:textId="77777777" w:rsidR="006A5ADD" w:rsidRDefault="006A5ADD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Telehiv</w:t>
            </w:r>
          </w:p>
          <w:p w14:paraId="4F41DC37" w14:textId="77777777" w:rsidR="00AA5246" w:rsidRDefault="00AA5246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Supplering av brøytestikk</w:t>
            </w:r>
          </w:p>
          <w:p w14:paraId="0CD9452B" w14:textId="2CAA0180" w:rsidR="00182F63" w:rsidRPr="00927111" w:rsidRDefault="00182F63" w:rsidP="00927111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4A54DCA7" w14:textId="77777777" w:rsidTr="00F047E0">
        <w:tc>
          <w:tcPr>
            <w:tcW w:w="1650" w:type="dxa"/>
          </w:tcPr>
          <w:p w14:paraId="4383BDD0" w14:textId="71DCAAF9" w:rsidR="00F047E0" w:rsidRDefault="00F047E0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lastRenderedPageBreak/>
              <w:t>Vår</w:t>
            </w:r>
          </w:p>
        </w:tc>
        <w:tc>
          <w:tcPr>
            <w:tcW w:w="6787" w:type="dxa"/>
          </w:tcPr>
          <w:p w14:paraId="518254F2" w14:textId="2385081C" w:rsidR="00E644F7" w:rsidRDefault="006A5ADD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Vannhåndtering</w:t>
            </w:r>
            <w:proofErr w:type="spellEnd"/>
            <w:r>
              <w:rPr>
                <w:lang w:val="nn-NO"/>
              </w:rPr>
              <w:t xml:space="preserve"> – fritt </w:t>
            </w:r>
            <w:proofErr w:type="spellStart"/>
            <w:r>
              <w:rPr>
                <w:lang w:val="nn-NO"/>
              </w:rPr>
              <w:t>vannløp</w:t>
            </w:r>
            <w:proofErr w:type="spellEnd"/>
          </w:p>
          <w:p w14:paraId="54225FB4" w14:textId="77777777" w:rsidR="00F047E0" w:rsidRDefault="0074259E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Skader etter vinteren</w:t>
            </w:r>
          </w:p>
          <w:p w14:paraId="76922E1C" w14:textId="77777777" w:rsidR="005F57F2" w:rsidRDefault="00AA5246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 xml:space="preserve">Fjerning av brøytestikk og </w:t>
            </w:r>
            <w:r w:rsidR="00B900D8">
              <w:rPr>
                <w:lang w:val="nn-NO"/>
              </w:rPr>
              <w:t>supplering av kantstolper</w:t>
            </w:r>
          </w:p>
          <w:p w14:paraId="1CB6F729" w14:textId="77777777" w:rsidR="00B900D8" w:rsidRDefault="003D551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Renhold</w:t>
            </w:r>
            <w:proofErr w:type="spellEnd"/>
            <w:r>
              <w:rPr>
                <w:lang w:val="nn-NO"/>
              </w:rPr>
              <w:t xml:space="preserve"> – strøgrus, søppel, generell </w:t>
            </w:r>
            <w:proofErr w:type="spellStart"/>
            <w:r>
              <w:rPr>
                <w:lang w:val="nn-NO"/>
              </w:rPr>
              <w:t>vårrengjøring</w:t>
            </w:r>
            <w:proofErr w:type="spellEnd"/>
          </w:p>
          <w:p w14:paraId="29079A27" w14:textId="77777777" w:rsidR="00E66BE9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Grusveger</w:t>
            </w:r>
            <w:proofErr w:type="spellEnd"/>
          </w:p>
          <w:p w14:paraId="211E2FB3" w14:textId="3C806866" w:rsidR="00B42628" w:rsidRDefault="00B42628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Vegdekker</w:t>
            </w:r>
            <w:proofErr w:type="spellEnd"/>
            <w:r>
              <w:rPr>
                <w:lang w:val="nn-NO"/>
              </w:rPr>
              <w:t xml:space="preserve"> – hull, sprekker, </w:t>
            </w:r>
            <w:proofErr w:type="spellStart"/>
            <w:r>
              <w:rPr>
                <w:lang w:val="nn-NO"/>
              </w:rPr>
              <w:t>deformasjoner</w:t>
            </w:r>
            <w:proofErr w:type="spellEnd"/>
          </w:p>
          <w:p w14:paraId="0646BA25" w14:textId="3764625C" w:rsidR="005B47AF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Teleløsning</w:t>
            </w:r>
            <w:proofErr w:type="spellEnd"/>
          </w:p>
          <w:p w14:paraId="38E1FB98" w14:textId="77777777" w:rsidR="005B47AF" w:rsidRDefault="005B47AF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>
              <w:rPr>
                <w:lang w:val="nn-NO"/>
              </w:rPr>
              <w:t>Oppretting av skilt</w:t>
            </w:r>
          </w:p>
          <w:p w14:paraId="3015AB2E" w14:textId="110844F9" w:rsidR="00B42628" w:rsidRPr="0074259E" w:rsidRDefault="00182F63" w:rsidP="0074259E">
            <w:pPr>
              <w:pStyle w:val="Listeavsnitt"/>
              <w:numPr>
                <w:ilvl w:val="0"/>
                <w:numId w:val="34"/>
              </w:numPr>
              <w:rPr>
                <w:lang w:val="nn-NO"/>
              </w:rPr>
            </w:pPr>
            <w:r w:rsidRPr="00182F63">
              <w:rPr>
                <w:highlight w:val="lightGray"/>
                <w:lang w:val="nn-NO"/>
              </w:rPr>
              <w:t>x</w:t>
            </w:r>
          </w:p>
        </w:tc>
      </w:tr>
      <w:tr w:rsidR="00F047E0" w14:paraId="268EF4EC" w14:textId="77777777" w:rsidTr="00F047E0">
        <w:tc>
          <w:tcPr>
            <w:tcW w:w="1650" w:type="dxa"/>
          </w:tcPr>
          <w:p w14:paraId="34A1BD73" w14:textId="6EB9B5A7" w:rsidR="00F047E0" w:rsidRDefault="00D5770F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Somm</w:t>
            </w:r>
            <w:r w:rsidR="00433FAA">
              <w:rPr>
                <w:lang w:val="nn-NO"/>
              </w:rPr>
              <w:t>e</w:t>
            </w:r>
            <w:r>
              <w:rPr>
                <w:lang w:val="nn-NO"/>
              </w:rPr>
              <w:t>r</w:t>
            </w:r>
          </w:p>
        </w:tc>
        <w:tc>
          <w:tcPr>
            <w:tcW w:w="6787" w:type="dxa"/>
          </w:tcPr>
          <w:p w14:paraId="3CB48D43" w14:textId="4BA75887" w:rsidR="00F047E0" w:rsidRDefault="00D5770F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>Kantslått</w:t>
            </w:r>
          </w:p>
          <w:p w14:paraId="6DFC0922" w14:textId="1EE6005B" w:rsidR="002B6692" w:rsidRDefault="008C467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 xml:space="preserve">Oppfølging av </w:t>
            </w:r>
            <w:proofErr w:type="spellStart"/>
            <w:r>
              <w:rPr>
                <w:lang w:val="nn-NO"/>
              </w:rPr>
              <w:t>fremmede</w:t>
            </w:r>
            <w:proofErr w:type="spellEnd"/>
            <w:r>
              <w:rPr>
                <w:lang w:val="nn-NO"/>
              </w:rPr>
              <w:t xml:space="preserve"> arter</w:t>
            </w:r>
            <w:r w:rsidR="0026575E">
              <w:rPr>
                <w:lang w:val="nn-NO"/>
              </w:rPr>
              <w:t xml:space="preserve"> og artsrike </w:t>
            </w:r>
            <w:r w:rsidR="00E51623">
              <w:rPr>
                <w:lang w:val="nn-NO"/>
              </w:rPr>
              <w:t>arter</w:t>
            </w:r>
          </w:p>
          <w:p w14:paraId="7FFEE5CA" w14:textId="77777777" w:rsidR="00D5770F" w:rsidRDefault="000D37F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 xml:space="preserve">Grøntanlegg </w:t>
            </w:r>
          </w:p>
          <w:p w14:paraId="4B35FEB0" w14:textId="417EBE4B" w:rsidR="000D37F2" w:rsidRDefault="000D37F2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>
              <w:rPr>
                <w:lang w:val="nn-NO"/>
              </w:rPr>
              <w:t>Sikt</w:t>
            </w:r>
          </w:p>
          <w:p w14:paraId="36572B53" w14:textId="6F286B41" w:rsidR="00061528" w:rsidRDefault="00061528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Rasteplasser</w:t>
            </w:r>
            <w:proofErr w:type="spellEnd"/>
          </w:p>
          <w:p w14:paraId="3BEDA2E5" w14:textId="48028A1C" w:rsidR="00C82419" w:rsidRPr="00D5770F" w:rsidRDefault="0095179B" w:rsidP="00D5770F">
            <w:pPr>
              <w:pStyle w:val="Listeavsnitt"/>
              <w:numPr>
                <w:ilvl w:val="0"/>
                <w:numId w:val="35"/>
              </w:numPr>
              <w:rPr>
                <w:lang w:val="nn-NO"/>
              </w:rPr>
            </w:pPr>
            <w:r w:rsidRPr="0095179B">
              <w:rPr>
                <w:highlight w:val="lightGray"/>
                <w:lang w:val="nn-NO"/>
              </w:rPr>
              <w:t>x</w:t>
            </w:r>
          </w:p>
        </w:tc>
      </w:tr>
    </w:tbl>
    <w:p w14:paraId="5429D9B9" w14:textId="77777777" w:rsidR="00397289" w:rsidRDefault="00397289" w:rsidP="00397289">
      <w:pPr>
        <w:rPr>
          <w:lang w:val="nn-NO"/>
        </w:rPr>
      </w:pPr>
    </w:p>
    <w:p w14:paraId="5A0B504E" w14:textId="4313CE73" w:rsidR="00397289" w:rsidRPr="005C7717" w:rsidRDefault="00397289" w:rsidP="00397289">
      <w:pPr>
        <w:rPr>
          <w:lang w:val="nn-NO"/>
        </w:rPr>
      </w:pPr>
      <w:r w:rsidRPr="005C7717">
        <w:rPr>
          <w:lang w:val="nn-NO"/>
        </w:rPr>
        <w:t>Vegnettet i kontraktsområde</w:t>
      </w:r>
      <w:r w:rsidR="004A3390">
        <w:rPr>
          <w:lang w:val="nn-NO"/>
        </w:rPr>
        <w:t xml:space="preserve"> </w:t>
      </w:r>
      <w:r w:rsidRPr="005C7717">
        <w:rPr>
          <w:lang w:val="nn-NO"/>
        </w:rPr>
        <w:t>del</w:t>
      </w:r>
      <w:r w:rsidR="00505175">
        <w:rPr>
          <w:lang w:val="nn-NO"/>
        </w:rPr>
        <w:t>es</w:t>
      </w:r>
      <w:r w:rsidRPr="005C7717">
        <w:rPr>
          <w:lang w:val="nn-NO"/>
        </w:rPr>
        <w:t xml:space="preserve"> inn i </w:t>
      </w:r>
      <w:proofErr w:type="spellStart"/>
      <w:r w:rsidRPr="005C7717">
        <w:rPr>
          <w:lang w:val="nn-NO"/>
        </w:rPr>
        <w:t>tilsynsroder</w:t>
      </w:r>
      <w:proofErr w:type="spellEnd"/>
      <w:r w:rsidRPr="005C7717">
        <w:rPr>
          <w:lang w:val="nn-NO"/>
        </w:rPr>
        <w:t xml:space="preserve"> som skal være </w:t>
      </w:r>
      <w:proofErr w:type="spellStart"/>
      <w:r w:rsidRPr="005C7717">
        <w:rPr>
          <w:lang w:val="nn-NO"/>
        </w:rPr>
        <w:t>gjennomkjørt</w:t>
      </w:r>
      <w:proofErr w:type="spellEnd"/>
      <w:r w:rsidRPr="005C7717">
        <w:rPr>
          <w:lang w:val="nn-NO"/>
        </w:rPr>
        <w:t xml:space="preserve"> med </w:t>
      </w:r>
      <w:r w:rsidR="000D702F">
        <w:rPr>
          <w:lang w:val="nn-NO"/>
        </w:rPr>
        <w:t xml:space="preserve">intervall </w:t>
      </w:r>
      <w:proofErr w:type="spellStart"/>
      <w:r w:rsidR="00C0472C">
        <w:rPr>
          <w:lang w:val="nn-NO"/>
        </w:rPr>
        <w:t>beskrevet</w:t>
      </w:r>
      <w:proofErr w:type="spellEnd"/>
      <w:r w:rsidR="00C0472C">
        <w:rPr>
          <w:lang w:val="nn-NO"/>
        </w:rPr>
        <w:t xml:space="preserve"> i OSI prosess 18.</w:t>
      </w:r>
      <w:r w:rsidR="002F2A9C">
        <w:rPr>
          <w:lang w:val="nn-NO"/>
        </w:rPr>
        <w:t>81</w:t>
      </w:r>
      <w:r w:rsidRPr="005C7717">
        <w:rPr>
          <w:lang w:val="nn-NO"/>
        </w:rPr>
        <w:t>.</w:t>
      </w:r>
    </w:p>
    <w:p w14:paraId="7F149DC5" w14:textId="77777777" w:rsidR="00397289" w:rsidRDefault="00397289" w:rsidP="00397289">
      <w:pPr>
        <w:rPr>
          <w:highlight w:val="lightGray"/>
          <w:lang w:val="nn-NO"/>
        </w:rPr>
      </w:pPr>
    </w:p>
    <w:p w14:paraId="54F57BD0" w14:textId="77777777" w:rsidR="00397289" w:rsidRDefault="00397289" w:rsidP="00397289">
      <w:pPr>
        <w:rPr>
          <w:lang w:val="nn-NO"/>
        </w:rPr>
      </w:pPr>
      <w:r w:rsidRPr="00A307CD">
        <w:rPr>
          <w:highlight w:val="lightGray"/>
          <w:lang w:val="nn-NO"/>
        </w:rPr>
        <w:t xml:space="preserve">SETT INN </w:t>
      </w:r>
      <w:r w:rsidRPr="0011137C">
        <w:rPr>
          <w:highlight w:val="lightGray"/>
          <w:lang w:val="nn-NO"/>
        </w:rPr>
        <w:t>BILDE AV TILSYNSRODENE</w:t>
      </w:r>
    </w:p>
    <w:p w14:paraId="689BAE1B" w14:textId="77777777" w:rsidR="00397289" w:rsidRDefault="00397289" w:rsidP="00397289">
      <w:pPr>
        <w:rPr>
          <w:lang w:val="nn-NO"/>
        </w:rPr>
      </w:pPr>
    </w:p>
    <w:tbl>
      <w:tblPr>
        <w:tblStyle w:val="Tabellrutenett"/>
        <w:tblW w:w="7054" w:type="dxa"/>
        <w:tblInd w:w="596" w:type="dxa"/>
        <w:tblLook w:val="04A0" w:firstRow="1" w:lastRow="0" w:firstColumn="1" w:lastColumn="0" w:noHBand="0" w:noVBand="1"/>
      </w:tblPr>
      <w:tblGrid>
        <w:gridCol w:w="1978"/>
        <w:gridCol w:w="5076"/>
      </w:tblGrid>
      <w:tr w:rsidR="00397289" w:rsidRPr="004F5BAD" w14:paraId="7602E894" w14:textId="77777777" w:rsidTr="0009433D">
        <w:tc>
          <w:tcPr>
            <w:tcW w:w="1809" w:type="dxa"/>
          </w:tcPr>
          <w:p w14:paraId="37732FF4" w14:textId="77777777" w:rsidR="00397289" w:rsidRPr="004F5BAD" w:rsidRDefault="00397289" w:rsidP="0009433D">
            <w:pPr>
              <w:spacing w:before="0"/>
              <w:ind w:left="0"/>
              <w:jc w:val="center"/>
              <w:rPr>
                <w:b/>
                <w:bCs/>
              </w:rPr>
            </w:pPr>
            <w:proofErr w:type="spellStart"/>
            <w:r w:rsidRPr="004F5BAD">
              <w:rPr>
                <w:b/>
                <w:bCs/>
              </w:rPr>
              <w:t>Tilsynsrode</w:t>
            </w:r>
            <w:proofErr w:type="spellEnd"/>
          </w:p>
        </w:tc>
        <w:tc>
          <w:tcPr>
            <w:tcW w:w="5245" w:type="dxa"/>
          </w:tcPr>
          <w:p w14:paraId="59037DEE" w14:textId="77777777" w:rsidR="00397289" w:rsidRPr="004F5BAD" w:rsidRDefault="00397289" w:rsidP="0009433D">
            <w:pPr>
              <w:ind w:left="0"/>
              <w:rPr>
                <w:b/>
                <w:bCs/>
              </w:rPr>
            </w:pPr>
            <w:r w:rsidRPr="004F5BAD">
              <w:rPr>
                <w:b/>
                <w:bCs/>
              </w:rPr>
              <w:t>A</w:t>
            </w:r>
            <w:r>
              <w:rPr>
                <w:b/>
                <w:bCs/>
              </w:rPr>
              <w:t>n</w:t>
            </w:r>
            <w:r w:rsidRPr="004F5BAD">
              <w:rPr>
                <w:b/>
                <w:bCs/>
              </w:rPr>
              <w:t>svarlig</w:t>
            </w:r>
          </w:p>
        </w:tc>
      </w:tr>
      <w:tr w:rsidR="00397289" w14:paraId="50522933" w14:textId="77777777" w:rsidTr="0009433D">
        <w:tc>
          <w:tcPr>
            <w:tcW w:w="1809" w:type="dxa"/>
          </w:tcPr>
          <w:p w14:paraId="68A15CCA" w14:textId="77777777" w:rsidR="00397289" w:rsidRDefault="00397289" w:rsidP="0009433D">
            <w:pPr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14:paraId="1171A84C" w14:textId="77777777" w:rsidR="00397289" w:rsidRDefault="00397289" w:rsidP="0009433D">
            <w:pPr>
              <w:ind w:left="0"/>
            </w:pPr>
          </w:p>
        </w:tc>
      </w:tr>
      <w:tr w:rsidR="00397289" w14:paraId="74715267" w14:textId="77777777" w:rsidTr="0009433D">
        <w:tc>
          <w:tcPr>
            <w:tcW w:w="1809" w:type="dxa"/>
          </w:tcPr>
          <w:p w14:paraId="7B036F34" w14:textId="77777777" w:rsidR="00397289" w:rsidRDefault="00397289" w:rsidP="0009433D">
            <w:pPr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14:paraId="4DCE0A63" w14:textId="77777777" w:rsidR="00397289" w:rsidRDefault="00397289" w:rsidP="0009433D">
            <w:pPr>
              <w:ind w:left="0"/>
            </w:pPr>
          </w:p>
        </w:tc>
      </w:tr>
      <w:tr w:rsidR="00397289" w:rsidRPr="003F3E64" w14:paraId="537F05FC" w14:textId="77777777" w:rsidTr="0009433D">
        <w:tc>
          <w:tcPr>
            <w:tcW w:w="1809" w:type="dxa"/>
          </w:tcPr>
          <w:p w14:paraId="3A731C79" w14:textId="77777777" w:rsidR="00397289" w:rsidRPr="003F3E64" w:rsidRDefault="00397289" w:rsidP="0009433D">
            <w:pPr>
              <w:ind w:left="0"/>
              <w:jc w:val="center"/>
              <w:rPr>
                <w:highlight w:val="lightGray"/>
              </w:rPr>
            </w:pPr>
            <w:r w:rsidRPr="003F3E64">
              <w:rPr>
                <w:highlight w:val="lightGray"/>
              </w:rPr>
              <w:t>3</w:t>
            </w:r>
          </w:p>
        </w:tc>
        <w:tc>
          <w:tcPr>
            <w:tcW w:w="5245" w:type="dxa"/>
          </w:tcPr>
          <w:p w14:paraId="6D182CE4" w14:textId="77777777" w:rsidR="00397289" w:rsidRPr="003F3E64" w:rsidRDefault="00397289" w:rsidP="0009433D">
            <w:pPr>
              <w:ind w:left="0"/>
              <w:rPr>
                <w:highlight w:val="lightGray"/>
              </w:rPr>
            </w:pPr>
          </w:p>
        </w:tc>
      </w:tr>
      <w:tr w:rsidR="00397289" w14:paraId="07D5E91F" w14:textId="77777777" w:rsidTr="0009433D">
        <w:tc>
          <w:tcPr>
            <w:tcW w:w="1809" w:type="dxa"/>
          </w:tcPr>
          <w:p w14:paraId="4B1588C3" w14:textId="77777777" w:rsidR="00397289" w:rsidRDefault="00397289" w:rsidP="0009433D">
            <w:pPr>
              <w:ind w:left="0"/>
              <w:jc w:val="center"/>
            </w:pPr>
            <w:r w:rsidRPr="003F3E64">
              <w:rPr>
                <w:highlight w:val="lightGray"/>
              </w:rPr>
              <w:t>4</w:t>
            </w:r>
          </w:p>
        </w:tc>
        <w:tc>
          <w:tcPr>
            <w:tcW w:w="5245" w:type="dxa"/>
          </w:tcPr>
          <w:p w14:paraId="142C701E" w14:textId="77777777" w:rsidR="00397289" w:rsidRDefault="00397289" w:rsidP="0009433D">
            <w:pPr>
              <w:ind w:left="0"/>
            </w:pPr>
          </w:p>
        </w:tc>
      </w:tr>
    </w:tbl>
    <w:p w14:paraId="345D02E9" w14:textId="77777777" w:rsidR="00397289" w:rsidRPr="00163E63" w:rsidRDefault="00397289" w:rsidP="00397289"/>
    <w:p w14:paraId="5F3BD819" w14:textId="77777777" w:rsidR="00F047E0" w:rsidRPr="00F047E0" w:rsidRDefault="00F047E0" w:rsidP="00D11FC4">
      <w:pPr>
        <w:rPr>
          <w:lang w:val="nn-NO"/>
        </w:rPr>
      </w:pPr>
    </w:p>
    <w:p w14:paraId="09B4C529" w14:textId="190F07C9" w:rsidR="00721D12" w:rsidRDefault="00721D12" w:rsidP="00721D12">
      <w:pPr>
        <w:pStyle w:val="Overskrift2"/>
        <w:tabs>
          <w:tab w:val="left" w:pos="3135"/>
        </w:tabs>
      </w:pPr>
      <w:bookmarkStart w:id="5" w:name="_Toc199157585"/>
      <w:r>
        <w:lastRenderedPageBreak/>
        <w:t>P</w:t>
      </w:r>
      <w:r w:rsidR="0054723F">
        <w:t>1</w:t>
      </w:r>
      <w:r>
        <w:t>-</w:t>
      </w:r>
      <w:r w:rsidR="002D2BBF">
        <w:t>3</w:t>
      </w:r>
      <w:r>
        <w:t>-Enkel inspeksjon</w:t>
      </w:r>
      <w:bookmarkEnd w:id="5"/>
    </w:p>
    <w:p w14:paraId="0F6C82FD" w14:textId="77777777" w:rsidR="00333838" w:rsidRDefault="00333838" w:rsidP="00B7120B">
      <w:pPr>
        <w:ind w:left="0"/>
      </w:pPr>
    </w:p>
    <w:p w14:paraId="3806CAF9" w14:textId="0C3226A9" w:rsidR="00333838" w:rsidRPr="001C7910" w:rsidRDefault="003524F9" w:rsidP="001C7910">
      <w:pPr>
        <w:spacing w:before="0"/>
        <w:ind w:left="709"/>
        <w:rPr>
          <w:b/>
          <w:bCs/>
        </w:rPr>
      </w:pPr>
      <w:r w:rsidRPr="001C7910">
        <w:rPr>
          <w:b/>
          <w:bCs/>
        </w:rPr>
        <w:t>Hensikt:</w:t>
      </w:r>
    </w:p>
    <w:p w14:paraId="237F310D" w14:textId="77777777" w:rsidR="004E13C0" w:rsidRPr="000B7941" w:rsidRDefault="004E13C0" w:rsidP="004E13C0">
      <w:pPr>
        <w:pStyle w:val="Listeavsnitt"/>
        <w:numPr>
          <w:ilvl w:val="0"/>
          <w:numId w:val="37"/>
        </w:numPr>
        <w:rPr>
          <w:sz w:val="32"/>
          <w:szCs w:val="28"/>
          <w:lang w:val="nn-NO"/>
        </w:rPr>
      </w:pPr>
      <w:r w:rsidRPr="000B7941">
        <w:rPr>
          <w:rFonts w:cs="CIDFont+F3"/>
          <w:szCs w:val="22"/>
        </w:rPr>
        <w:t>Sikre funksjon for vegnett og objekter, og fastlegge avvik</w:t>
      </w:r>
    </w:p>
    <w:p w14:paraId="61897A8A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Oppdage akutte skader og skadeutvikling</w:t>
      </w:r>
    </w:p>
    <w:p w14:paraId="5F049ACD" w14:textId="77777777" w:rsidR="000B7941" w:rsidRPr="000B7941" w:rsidRDefault="000B7941" w:rsidP="000B7941">
      <w:pPr>
        <w:pStyle w:val="Listeavsnitt"/>
        <w:numPr>
          <w:ilvl w:val="0"/>
          <w:numId w:val="37"/>
        </w:numPr>
        <w:rPr>
          <w:sz w:val="32"/>
          <w:szCs w:val="28"/>
          <w:lang w:val="nn-NO"/>
        </w:rPr>
      </w:pPr>
      <w:r w:rsidRPr="000B7941">
        <w:rPr>
          <w:rFonts w:cs="CIDFont+F3"/>
          <w:szCs w:val="22"/>
        </w:rPr>
        <w:t>Gi innspill til planlegging av drifts- og vedlikeholdstiltak</w:t>
      </w:r>
    </w:p>
    <w:p w14:paraId="722EF086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Sørge for registrering av generell tilstand på vegnett og objekter, samt forhold som kan påvirke trafikksikkerhet og framkommelighet</w:t>
      </w:r>
    </w:p>
    <w:p w14:paraId="0DCE3035" w14:textId="77777777" w:rsidR="004E13C0" w:rsidRPr="000B7941" w:rsidRDefault="004E13C0" w:rsidP="004E13C0">
      <w:pPr>
        <w:pStyle w:val="Listeavsnitt"/>
        <w:numPr>
          <w:ilvl w:val="0"/>
          <w:numId w:val="37"/>
        </w:num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Initiere preventive tiltak for å begrense skadeomfang og</w:t>
      </w:r>
    </w:p>
    <w:p w14:paraId="3A1C078B" w14:textId="77777777" w:rsidR="004E13C0" w:rsidRPr="000B7941" w:rsidRDefault="004E13C0" w:rsidP="004E13C0">
      <w:pPr>
        <w:pStyle w:val="Listeavsnitt"/>
        <w:numPr>
          <w:ilvl w:val="0"/>
          <w:numId w:val="0"/>
        </w:numPr>
        <w:autoSpaceDE w:val="0"/>
        <w:autoSpaceDN w:val="0"/>
        <w:adjustRightInd w:val="0"/>
        <w:spacing w:before="0" w:line="240" w:lineRule="auto"/>
        <w:ind w:left="1429" w:right="0"/>
        <w:rPr>
          <w:rFonts w:cs="CIDFont+F3"/>
          <w:szCs w:val="22"/>
        </w:rPr>
      </w:pPr>
      <w:r w:rsidRPr="000B7941">
        <w:rPr>
          <w:rFonts w:cs="CIDFont+F3"/>
          <w:szCs w:val="22"/>
        </w:rPr>
        <w:t>konsekvenser, samt å sikre funksjon ved varslede værhendelser</w:t>
      </w:r>
    </w:p>
    <w:p w14:paraId="5D0AA6A4" w14:textId="2FAAC35C" w:rsidR="000220E4" w:rsidRPr="000B7941" w:rsidRDefault="00927C33" w:rsidP="003524F9">
      <w:pPr>
        <w:pStyle w:val="Listeavsnitt"/>
        <w:numPr>
          <w:ilvl w:val="0"/>
          <w:numId w:val="37"/>
        </w:numPr>
        <w:spacing w:before="0"/>
      </w:pPr>
      <w:r w:rsidRPr="000B7941">
        <w:t xml:space="preserve">Kvalitetssikre og evt. </w:t>
      </w:r>
      <w:r w:rsidR="008D0122" w:rsidRPr="000B7941">
        <w:t xml:space="preserve">registrere og oppdatere </w:t>
      </w:r>
      <w:proofErr w:type="spellStart"/>
      <w:r w:rsidR="008D0122" w:rsidRPr="000B7941">
        <w:t>objektdata</w:t>
      </w:r>
      <w:proofErr w:type="spellEnd"/>
      <w:r w:rsidR="008D0122" w:rsidRPr="000B7941">
        <w:t xml:space="preserve"> i NVDB</w:t>
      </w:r>
    </w:p>
    <w:p w14:paraId="4C68A1C4" w14:textId="77777777" w:rsidR="0008602D" w:rsidRDefault="0008602D" w:rsidP="00F406D1">
      <w:pPr>
        <w:spacing w:before="0"/>
      </w:pPr>
    </w:p>
    <w:p w14:paraId="258A9445" w14:textId="77777777" w:rsidR="002A4550" w:rsidRPr="008E2E78" w:rsidRDefault="002A4550" w:rsidP="002A4550">
      <w:pPr>
        <w:spacing w:before="0"/>
        <w:rPr>
          <w:color w:val="FF0000"/>
        </w:rPr>
      </w:pPr>
      <w:r>
        <w:t xml:space="preserve">Frekvens på utvalgte objekter </w:t>
      </w:r>
      <w:proofErr w:type="gramStart"/>
      <w:r>
        <w:t>fremkommer</w:t>
      </w:r>
      <w:proofErr w:type="gramEnd"/>
      <w:r>
        <w:t xml:space="preserve"> i OSI.</w:t>
      </w:r>
    </w:p>
    <w:p w14:paraId="45156CB3" w14:textId="1CF71392" w:rsidR="00F406D1" w:rsidRPr="0062060A" w:rsidRDefault="00801FCB" w:rsidP="00F406D1">
      <w:pPr>
        <w:spacing w:before="0"/>
        <w:rPr>
          <w:color w:val="FF0000"/>
        </w:rPr>
      </w:pPr>
      <w:r>
        <w:t xml:space="preserve">Omfanget og hvilke objekter </w:t>
      </w:r>
      <w:r w:rsidR="00113EBC">
        <w:t xml:space="preserve">som skal </w:t>
      </w:r>
      <w:r w:rsidR="00F9231B">
        <w:t xml:space="preserve">inspiseres </w:t>
      </w:r>
      <w:r w:rsidR="007C4AAB">
        <w:t xml:space="preserve">når </w:t>
      </w:r>
      <w:r w:rsidR="00F9231B">
        <w:t>avgjøres</w:t>
      </w:r>
      <w:r w:rsidR="00C31A5A">
        <w:t xml:space="preserve"> i dialog med byggherren</w:t>
      </w:r>
      <w:r w:rsidR="002A4550">
        <w:t xml:space="preserve"> og skal </w:t>
      </w:r>
      <w:r w:rsidR="00C40A9B">
        <w:t xml:space="preserve">danne grunnlag for en omforent </w:t>
      </w:r>
      <w:r w:rsidR="00BD7E6D">
        <w:t xml:space="preserve">detaljert </w:t>
      </w:r>
      <w:r w:rsidR="00C40A9B">
        <w:t>plan</w:t>
      </w:r>
      <w:r w:rsidR="00D1609C">
        <w:t>.</w:t>
      </w:r>
    </w:p>
    <w:p w14:paraId="08945CD7" w14:textId="2ADC6D68" w:rsidR="00113EBC" w:rsidRDefault="00113EBC" w:rsidP="00F406D1">
      <w:pPr>
        <w:spacing w:before="0"/>
      </w:pPr>
    </w:p>
    <w:p w14:paraId="655E0758" w14:textId="2F44AB1E" w:rsidR="00302C8F" w:rsidRDefault="00302C8F" w:rsidP="00302C8F">
      <w:pPr>
        <w:autoSpaceDE w:val="0"/>
        <w:autoSpaceDN w:val="0"/>
        <w:adjustRightInd w:val="0"/>
        <w:spacing w:before="0" w:line="240" w:lineRule="auto"/>
        <w:ind w:right="0"/>
        <w:rPr>
          <w:rFonts w:cs="CIDFont+F3"/>
          <w:szCs w:val="22"/>
        </w:rPr>
      </w:pPr>
      <w:r>
        <w:rPr>
          <w:rFonts w:cs="CIDFont+F3"/>
          <w:szCs w:val="22"/>
        </w:rPr>
        <w:t xml:space="preserve">Enkel inspeksjon utføres </w:t>
      </w:r>
      <w:r w:rsidRPr="00302C8F">
        <w:rPr>
          <w:rFonts w:cs="CIDFont+F3"/>
          <w:szCs w:val="22"/>
        </w:rPr>
        <w:t xml:space="preserve">oftest som visuell kontroll, men omfatter gjerne et </w:t>
      </w:r>
      <w:proofErr w:type="spellStart"/>
      <w:r w:rsidRPr="00302C8F">
        <w:rPr>
          <w:rFonts w:cs="CIDFont+F3"/>
          <w:szCs w:val="22"/>
        </w:rPr>
        <w:t>vegobjekt</w:t>
      </w:r>
      <w:proofErr w:type="spellEnd"/>
      <w:r w:rsidRPr="00302C8F">
        <w:rPr>
          <w:rFonts w:cs="CIDFont+F3"/>
          <w:szCs w:val="22"/>
        </w:rPr>
        <w:t>/en strekning av gangen, og er systematisk lagt opp for å kunne dokumentere tilstand eller utføre enkle funksjonskontroller.</w:t>
      </w:r>
    </w:p>
    <w:p w14:paraId="4E9B88FA" w14:textId="77777777" w:rsidR="00333838" w:rsidRDefault="00333838" w:rsidP="00B7120B">
      <w:pPr>
        <w:ind w:left="0"/>
      </w:pPr>
    </w:p>
    <w:p w14:paraId="42460F08" w14:textId="56863821" w:rsidR="002D2BBF" w:rsidRDefault="002D2BBF" w:rsidP="002D2BBF">
      <w:pPr>
        <w:pStyle w:val="Overskrift2"/>
        <w:tabs>
          <w:tab w:val="left" w:pos="3135"/>
        </w:tabs>
      </w:pPr>
      <w:bookmarkStart w:id="6" w:name="_Toc199157586"/>
      <w:r>
        <w:t>P</w:t>
      </w:r>
      <w:r w:rsidR="0054723F">
        <w:t>1</w:t>
      </w:r>
      <w:r>
        <w:t>-4-Hovedinspeksjon</w:t>
      </w:r>
      <w:bookmarkEnd w:id="6"/>
    </w:p>
    <w:p w14:paraId="79BBA714" w14:textId="77777777" w:rsidR="00333838" w:rsidRDefault="00333838" w:rsidP="00B7120B">
      <w:pPr>
        <w:ind w:left="0"/>
      </w:pPr>
    </w:p>
    <w:p w14:paraId="5D1D3638" w14:textId="05F3E519" w:rsidR="0059271B" w:rsidRPr="0059271B" w:rsidRDefault="004168AF" w:rsidP="0032557E">
      <w:pPr>
        <w:autoSpaceDE w:val="0"/>
        <w:autoSpaceDN w:val="0"/>
        <w:adjustRightInd w:val="0"/>
        <w:spacing w:before="0" w:line="240" w:lineRule="auto"/>
        <w:ind w:right="0"/>
        <w:rPr>
          <w:rFonts w:cs="ArialMT"/>
          <w:color w:val="000000"/>
          <w:szCs w:val="22"/>
        </w:rPr>
      </w:pPr>
      <w:r>
        <w:rPr>
          <w:rFonts w:cs="ArialMT"/>
          <w:color w:val="000000"/>
          <w:szCs w:val="22"/>
        </w:rPr>
        <w:t>M</w:t>
      </w:r>
      <w:r w:rsidR="0059271B" w:rsidRPr="0059271B">
        <w:rPr>
          <w:rFonts w:cs="ArialMT"/>
          <w:color w:val="000000"/>
          <w:szCs w:val="22"/>
        </w:rPr>
        <w:t xml:space="preserve">ålrettet inspeksjon av tilstand eller funksjon. </w:t>
      </w:r>
    </w:p>
    <w:p w14:paraId="7589A0A8" w14:textId="77777777" w:rsidR="0032557E" w:rsidRDefault="0032557E" w:rsidP="0032557E">
      <w:pPr>
        <w:spacing w:before="0"/>
      </w:pPr>
    </w:p>
    <w:p w14:paraId="7B9C45BE" w14:textId="41BC72B7" w:rsidR="0032557E" w:rsidRPr="0062060A" w:rsidRDefault="0032557E" w:rsidP="0032557E">
      <w:pPr>
        <w:spacing w:before="0"/>
        <w:rPr>
          <w:color w:val="FF0000"/>
        </w:rPr>
      </w:pPr>
      <w:r>
        <w:t>Omfanget og hvilke objekter som skal inspiseres når avgjøres i dialog med byggherren og skal danne grunnlag for en omforent detaljert plan.</w:t>
      </w:r>
    </w:p>
    <w:p w14:paraId="7E836BAF" w14:textId="77777777" w:rsidR="0059271B" w:rsidRDefault="0059271B" w:rsidP="00B7120B">
      <w:pPr>
        <w:ind w:left="0"/>
        <w:rPr>
          <w:color w:val="FF0000"/>
        </w:rPr>
      </w:pPr>
    </w:p>
    <w:p w14:paraId="01649521" w14:textId="6698A9FE" w:rsidR="00C301A2" w:rsidRDefault="00C301A2" w:rsidP="00C301A2">
      <w:pPr>
        <w:pStyle w:val="Overskrift2"/>
        <w:tabs>
          <w:tab w:val="left" w:pos="3135"/>
        </w:tabs>
      </w:pPr>
      <w:bookmarkStart w:id="7" w:name="_Toc199157587"/>
      <w:r>
        <w:t>P</w:t>
      </w:r>
      <w:r w:rsidR="0054723F">
        <w:t>1</w:t>
      </w:r>
      <w:r>
        <w:t>-</w:t>
      </w:r>
      <w:r w:rsidR="00245A9A">
        <w:t>5</w:t>
      </w:r>
      <w:r>
        <w:t>-Spesialinspeksjon</w:t>
      </w:r>
      <w:bookmarkEnd w:id="7"/>
    </w:p>
    <w:p w14:paraId="65B734B6" w14:textId="77777777" w:rsidR="00333838" w:rsidRDefault="00333838" w:rsidP="00B7120B">
      <w:pPr>
        <w:ind w:left="0"/>
      </w:pPr>
    </w:p>
    <w:p w14:paraId="5B310D35" w14:textId="77777777" w:rsidR="00753647" w:rsidRPr="00753647" w:rsidRDefault="00A66930" w:rsidP="00753647">
      <w:pPr>
        <w:pStyle w:val="Ingenmellomrom"/>
        <w:ind w:left="0" w:right="0" w:firstLine="0"/>
        <w:jc w:val="left"/>
        <w:rPr>
          <w:rFonts w:asciiTheme="minorHAnsi" w:eastAsia="Calibri" w:hAnsiTheme="minorHAnsi" w:cs="Calibri"/>
          <w:color w:val="auto"/>
          <w:sz w:val="22"/>
        </w:rPr>
      </w:pPr>
      <w:r w:rsidRPr="00753647">
        <w:rPr>
          <w:rFonts w:asciiTheme="minorHAnsi" w:eastAsia="Calibri" w:hAnsiTheme="minorHAnsi" w:cs="Calibri"/>
          <w:color w:val="auto"/>
        </w:rPr>
        <w:t>Nærmere undersøkelser av skader og andre avvik for å fastlegge nødvendige tiltak.</w:t>
      </w:r>
      <w:r w:rsidR="00E23297" w:rsidRPr="00753647">
        <w:rPr>
          <w:rFonts w:asciiTheme="minorHAnsi" w:eastAsia="Calibri" w:hAnsiTheme="minorHAnsi" w:cs="Calibri"/>
        </w:rPr>
        <w:t xml:space="preserve"> </w:t>
      </w:r>
      <w:r w:rsidR="00753647" w:rsidRPr="00753647">
        <w:rPr>
          <w:rFonts w:asciiTheme="minorHAnsi" w:eastAsia="Calibri" w:hAnsiTheme="minorHAnsi" w:cs="Calibri"/>
          <w:color w:val="auto"/>
          <w:sz w:val="22"/>
        </w:rPr>
        <w:t>Nærmere undersøkelser av skader og andre avvik for å fastlegge nødvendige tiltak.</w:t>
      </w:r>
    </w:p>
    <w:p w14:paraId="03D48CA4" w14:textId="77777777" w:rsidR="00753647" w:rsidRPr="00753647" w:rsidRDefault="00753647" w:rsidP="00753647">
      <w:pPr>
        <w:pStyle w:val="Ingenmellomrom"/>
        <w:ind w:left="0" w:right="0" w:firstLine="0"/>
        <w:jc w:val="left"/>
        <w:rPr>
          <w:rFonts w:asciiTheme="minorHAnsi" w:eastAsia="Calibri" w:hAnsiTheme="minorHAnsi" w:cs="Calibri"/>
          <w:color w:val="auto"/>
          <w:sz w:val="22"/>
        </w:rPr>
      </w:pPr>
    </w:p>
    <w:p w14:paraId="3A51259E" w14:textId="1123059D" w:rsidR="00333838" w:rsidRPr="00753647" w:rsidRDefault="00753647" w:rsidP="00753647">
      <w:pPr>
        <w:ind w:left="0"/>
        <w:rPr>
          <w:sz w:val="28"/>
          <w:szCs w:val="24"/>
        </w:rPr>
      </w:pPr>
      <w:r w:rsidRPr="00753647">
        <w:rPr>
          <w:rFonts w:cs="ArialMT"/>
          <w:szCs w:val="22"/>
        </w:rPr>
        <w:t xml:space="preserve">Spesialinspeksjon er basert </w:t>
      </w:r>
      <w:r w:rsidR="00DA570A">
        <w:rPr>
          <w:rFonts w:cs="ArialMT"/>
          <w:szCs w:val="22"/>
        </w:rPr>
        <w:t>på</w:t>
      </w:r>
      <w:r w:rsidRPr="00753647">
        <w:rPr>
          <w:rFonts w:cs="ArialMT"/>
          <w:szCs w:val="22"/>
        </w:rPr>
        <w:t xml:space="preserve"> observasjoner under tilsyn eller meldinger om enkelte objektet.</w:t>
      </w:r>
    </w:p>
    <w:p w14:paraId="63938E77" w14:textId="2ECD5900" w:rsidR="00142F45" w:rsidRDefault="00142F45" w:rsidP="00B7120B">
      <w:pPr>
        <w:ind w:left="0"/>
      </w:pPr>
    </w:p>
    <w:p w14:paraId="16DC32D0" w14:textId="77777777" w:rsidR="00142F45" w:rsidRDefault="00142F45" w:rsidP="00B7120B">
      <w:pPr>
        <w:ind w:left="0"/>
      </w:pPr>
    </w:p>
    <w:p w14:paraId="63AEC9CB" w14:textId="66E7C672" w:rsidR="00BD7E6D" w:rsidRDefault="00BD7E6D" w:rsidP="00BD7E6D">
      <w:pPr>
        <w:pStyle w:val="Overskrift2"/>
        <w:tabs>
          <w:tab w:val="left" w:pos="3135"/>
        </w:tabs>
      </w:pPr>
      <w:bookmarkStart w:id="8" w:name="_Toc199157588"/>
      <w:r>
        <w:lastRenderedPageBreak/>
        <w:t>P</w:t>
      </w:r>
      <w:r w:rsidR="0054723F">
        <w:t>1</w:t>
      </w:r>
      <w:r>
        <w:t>-</w:t>
      </w:r>
      <w:r w:rsidR="00265B7E">
        <w:t>6</w:t>
      </w:r>
      <w:r>
        <w:t>-</w:t>
      </w:r>
      <w:r w:rsidR="00930C68">
        <w:t>Ve</w:t>
      </w:r>
      <w:r w:rsidR="00614B8A">
        <w:t>dlegg</w:t>
      </w:r>
      <w:bookmarkEnd w:id="8"/>
    </w:p>
    <w:p w14:paraId="252E2612" w14:textId="77777777" w:rsidR="003C2318" w:rsidRDefault="003C2318" w:rsidP="00614B8A">
      <w:pPr>
        <w:ind w:left="709"/>
      </w:pPr>
    </w:p>
    <w:p w14:paraId="5DCCAABE" w14:textId="510EA5D6" w:rsidR="00614B8A" w:rsidRDefault="00614B8A" w:rsidP="00614B8A">
      <w:pPr>
        <w:ind w:left="709"/>
      </w:pPr>
      <w:r>
        <w:t xml:space="preserve">Detaljerte </w:t>
      </w:r>
      <w:r w:rsidR="003C2318">
        <w:t>planer for enkeltinspeksjon</w:t>
      </w:r>
      <w:r w:rsidR="000A6E54">
        <w:t xml:space="preserve"> </w:t>
      </w:r>
      <w:r w:rsidR="006A55F6">
        <w:t xml:space="preserve">og </w:t>
      </w:r>
      <w:proofErr w:type="spellStart"/>
      <w:r w:rsidR="006A55F6">
        <w:t>hovedinspeksjon</w:t>
      </w:r>
      <w:proofErr w:type="spellEnd"/>
      <w:r w:rsidR="00143575">
        <w:t>.</w:t>
      </w:r>
    </w:p>
    <w:p w14:paraId="3B8FD362" w14:textId="26A74EA9" w:rsidR="00143575" w:rsidRPr="00614B8A" w:rsidRDefault="00143575" w:rsidP="00614B8A">
      <w:pPr>
        <w:ind w:left="709"/>
      </w:pPr>
      <w:r w:rsidRPr="001E4419">
        <w:rPr>
          <w:highlight w:val="lightGray"/>
        </w:rPr>
        <w:t xml:space="preserve">SETT INN HVOR </w:t>
      </w:r>
      <w:r w:rsidR="001E4419" w:rsidRPr="001E4419">
        <w:rPr>
          <w:highlight w:val="lightGray"/>
        </w:rPr>
        <w:t>DE OPERATIVE PLANENE ER LAGRET</w:t>
      </w:r>
    </w:p>
    <w:p w14:paraId="2EB7217E" w14:textId="77777777" w:rsidR="00333838" w:rsidRDefault="00333838" w:rsidP="00B7120B">
      <w:pPr>
        <w:ind w:left="0"/>
      </w:pPr>
    </w:p>
    <w:p w14:paraId="27075D95" w14:textId="561CECD9" w:rsidR="00A91AD8" w:rsidRPr="00A44E09" w:rsidRDefault="005E1738" w:rsidP="00B7120B">
      <w:pPr>
        <w:ind w:left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FDCFDE" wp14:editId="28413B43">
            <wp:simplePos x="0" y="0"/>
            <wp:positionH relativeFrom="page">
              <wp:posOffset>2919730</wp:posOffset>
            </wp:positionH>
            <wp:positionV relativeFrom="page">
              <wp:posOffset>7593330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ABA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74D8AC9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034642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A91AD8" w:rsidRPr="00A44E09" w:rsidSect="00B7120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411EE" w14:textId="77777777" w:rsidR="006C73DD" w:rsidRDefault="006C73DD" w:rsidP="00175380">
      <w:r>
        <w:separator/>
      </w:r>
    </w:p>
  </w:endnote>
  <w:endnote w:type="continuationSeparator" w:id="0">
    <w:p w14:paraId="71943278" w14:textId="77777777" w:rsidR="006C73DD" w:rsidRDefault="006C73DD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1EBC92DD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3E14" w14:textId="77777777" w:rsidR="006C73DD" w:rsidRDefault="006C73DD" w:rsidP="00175380">
      <w:r>
        <w:separator/>
      </w:r>
    </w:p>
  </w:footnote>
  <w:footnote w:type="continuationSeparator" w:id="0">
    <w:p w14:paraId="2DA3731B" w14:textId="77777777" w:rsidR="006C73DD" w:rsidRDefault="006C73DD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3DE362B4" w14:textId="77777777" w:rsidR="00896399" w:rsidRDefault="00896399" w:rsidP="00896399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447CF1A7" w14:textId="47222E6C" w:rsidR="00A910E2" w:rsidRPr="00A910E2" w:rsidRDefault="00F82443" w:rsidP="00A910E2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D2-P1-</w:t>
    </w:r>
    <w:r w:rsidR="00E644F7">
      <w:rPr>
        <w:rFonts w:eastAsia="Times New Roman" w:cs="Times New Roman"/>
        <w:b/>
        <w:bCs/>
        <w:sz w:val="20"/>
        <w:szCs w:val="24"/>
      </w:rPr>
      <w:t>Plan for gjennomføring av tilsyn og inspeksjon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896399">
      <w:rPr>
        <w:rFonts w:eastAsia="Times New Roman" w:cs="Times New Roman"/>
        <w:b/>
        <w:bCs/>
        <w:sz w:val="20"/>
        <w:szCs w:val="24"/>
      </w:rPr>
      <w:t>02.09.2026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0EBC623C"/>
    <w:multiLevelType w:val="hybridMultilevel"/>
    <w:tmpl w:val="2AF8D60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7694016"/>
    <w:multiLevelType w:val="hybridMultilevel"/>
    <w:tmpl w:val="AEDCDA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3756CF9"/>
    <w:multiLevelType w:val="hybridMultilevel"/>
    <w:tmpl w:val="DE38BF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99B2B7C"/>
    <w:multiLevelType w:val="hybridMultilevel"/>
    <w:tmpl w:val="1924C68E"/>
    <w:lvl w:ilvl="0" w:tplc="ABC67798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sz w:val="22"/>
        <w:szCs w:val="20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A185AAA"/>
    <w:multiLevelType w:val="hybridMultilevel"/>
    <w:tmpl w:val="D422A3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4AB00AFE"/>
    <w:multiLevelType w:val="hybridMultilevel"/>
    <w:tmpl w:val="D56419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4D520458"/>
    <w:multiLevelType w:val="hybridMultilevel"/>
    <w:tmpl w:val="0714E816"/>
    <w:lvl w:ilvl="0" w:tplc="132C027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2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4D33488"/>
    <w:multiLevelType w:val="hybridMultilevel"/>
    <w:tmpl w:val="42121EB0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769735315">
    <w:abstractNumId w:val="37"/>
  </w:num>
  <w:num w:numId="2" w16cid:durableId="1094278463">
    <w:abstractNumId w:val="19"/>
  </w:num>
  <w:num w:numId="3" w16cid:durableId="1555583747">
    <w:abstractNumId w:val="5"/>
  </w:num>
  <w:num w:numId="4" w16cid:durableId="572662828">
    <w:abstractNumId w:val="12"/>
  </w:num>
  <w:num w:numId="5" w16cid:durableId="1257782748">
    <w:abstractNumId w:val="32"/>
  </w:num>
  <w:num w:numId="6" w16cid:durableId="222571481">
    <w:abstractNumId w:val="34"/>
  </w:num>
  <w:num w:numId="7" w16cid:durableId="376467439">
    <w:abstractNumId w:val="27"/>
  </w:num>
  <w:num w:numId="8" w16cid:durableId="1344472914">
    <w:abstractNumId w:val="26"/>
  </w:num>
  <w:num w:numId="9" w16cid:durableId="461114292">
    <w:abstractNumId w:val="31"/>
  </w:num>
  <w:num w:numId="10" w16cid:durableId="95179693">
    <w:abstractNumId w:val="24"/>
  </w:num>
  <w:num w:numId="11" w16cid:durableId="90318116">
    <w:abstractNumId w:val="38"/>
  </w:num>
  <w:num w:numId="12" w16cid:durableId="2056543598">
    <w:abstractNumId w:val="35"/>
  </w:num>
  <w:num w:numId="13" w16cid:durableId="92211062">
    <w:abstractNumId w:val="22"/>
  </w:num>
  <w:num w:numId="14" w16cid:durableId="7752685">
    <w:abstractNumId w:val="9"/>
  </w:num>
  <w:num w:numId="15" w16cid:durableId="234702629">
    <w:abstractNumId w:val="7"/>
  </w:num>
  <w:num w:numId="16" w16cid:durableId="1552110950">
    <w:abstractNumId w:val="4"/>
  </w:num>
  <w:num w:numId="17" w16cid:durableId="78451706">
    <w:abstractNumId w:val="28"/>
  </w:num>
  <w:num w:numId="18" w16cid:durableId="815418139">
    <w:abstractNumId w:val="2"/>
  </w:num>
  <w:num w:numId="19" w16cid:durableId="1323314513">
    <w:abstractNumId w:val="29"/>
  </w:num>
  <w:num w:numId="20" w16cid:durableId="736054623">
    <w:abstractNumId w:val="13"/>
  </w:num>
  <w:num w:numId="21" w16cid:durableId="1544172164">
    <w:abstractNumId w:val="17"/>
  </w:num>
  <w:num w:numId="22" w16cid:durableId="45883437">
    <w:abstractNumId w:val="8"/>
  </w:num>
  <w:num w:numId="23" w16cid:durableId="1823623298">
    <w:abstractNumId w:val="36"/>
  </w:num>
  <w:num w:numId="24" w16cid:durableId="433743646">
    <w:abstractNumId w:val="1"/>
  </w:num>
  <w:num w:numId="25" w16cid:durableId="994337025">
    <w:abstractNumId w:val="16"/>
  </w:num>
  <w:num w:numId="26" w16cid:durableId="900409382">
    <w:abstractNumId w:val="33"/>
  </w:num>
  <w:num w:numId="27" w16cid:durableId="1026364801">
    <w:abstractNumId w:val="0"/>
  </w:num>
  <w:num w:numId="28" w16cid:durableId="1335841646">
    <w:abstractNumId w:val="21"/>
  </w:num>
  <w:num w:numId="29" w16cid:durableId="1428505476">
    <w:abstractNumId w:val="10"/>
  </w:num>
  <w:num w:numId="30" w16cid:durableId="1195731599">
    <w:abstractNumId w:val="20"/>
  </w:num>
  <w:num w:numId="31" w16cid:durableId="872157244">
    <w:abstractNumId w:val="18"/>
  </w:num>
  <w:num w:numId="32" w16cid:durableId="1110665456">
    <w:abstractNumId w:val="30"/>
  </w:num>
  <w:num w:numId="33" w16cid:durableId="1746955444">
    <w:abstractNumId w:val="15"/>
  </w:num>
  <w:num w:numId="34" w16cid:durableId="1025979934">
    <w:abstractNumId w:val="11"/>
  </w:num>
  <w:num w:numId="35" w16cid:durableId="320353346">
    <w:abstractNumId w:val="23"/>
  </w:num>
  <w:num w:numId="36" w16cid:durableId="246497724">
    <w:abstractNumId w:val="6"/>
  </w:num>
  <w:num w:numId="37" w16cid:durableId="592200880">
    <w:abstractNumId w:val="14"/>
  </w:num>
  <w:num w:numId="38" w16cid:durableId="246887019">
    <w:abstractNumId w:val="3"/>
  </w:num>
  <w:num w:numId="39" w16cid:durableId="1718047123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99A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0E4"/>
    <w:rsid w:val="00022B03"/>
    <w:rsid w:val="00024110"/>
    <w:rsid w:val="00027748"/>
    <w:rsid w:val="000304FA"/>
    <w:rsid w:val="000315F6"/>
    <w:rsid w:val="00032D45"/>
    <w:rsid w:val="00035881"/>
    <w:rsid w:val="00036C9C"/>
    <w:rsid w:val="000370D4"/>
    <w:rsid w:val="00040B89"/>
    <w:rsid w:val="0004150C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528"/>
    <w:rsid w:val="00061A54"/>
    <w:rsid w:val="000630C0"/>
    <w:rsid w:val="000636A9"/>
    <w:rsid w:val="000659E3"/>
    <w:rsid w:val="00070D20"/>
    <w:rsid w:val="00073699"/>
    <w:rsid w:val="00074C6A"/>
    <w:rsid w:val="00074F8B"/>
    <w:rsid w:val="00076132"/>
    <w:rsid w:val="00076BF9"/>
    <w:rsid w:val="0008014E"/>
    <w:rsid w:val="00080460"/>
    <w:rsid w:val="00080FCD"/>
    <w:rsid w:val="000852B7"/>
    <w:rsid w:val="00085E6B"/>
    <w:rsid w:val="0008602D"/>
    <w:rsid w:val="00086AB3"/>
    <w:rsid w:val="00093782"/>
    <w:rsid w:val="00096FE8"/>
    <w:rsid w:val="000973AF"/>
    <w:rsid w:val="00097D04"/>
    <w:rsid w:val="000A60DA"/>
    <w:rsid w:val="000A6E54"/>
    <w:rsid w:val="000A75D5"/>
    <w:rsid w:val="000B034B"/>
    <w:rsid w:val="000B1C84"/>
    <w:rsid w:val="000B22E1"/>
    <w:rsid w:val="000B2CA6"/>
    <w:rsid w:val="000B37AB"/>
    <w:rsid w:val="000B3F3E"/>
    <w:rsid w:val="000B574A"/>
    <w:rsid w:val="000B7941"/>
    <w:rsid w:val="000B7AF8"/>
    <w:rsid w:val="000C00C2"/>
    <w:rsid w:val="000C3BA4"/>
    <w:rsid w:val="000C4C78"/>
    <w:rsid w:val="000D0ED1"/>
    <w:rsid w:val="000D0F14"/>
    <w:rsid w:val="000D37F2"/>
    <w:rsid w:val="000D382D"/>
    <w:rsid w:val="000D592B"/>
    <w:rsid w:val="000D65D6"/>
    <w:rsid w:val="000D7028"/>
    <w:rsid w:val="000D702F"/>
    <w:rsid w:val="000E08F9"/>
    <w:rsid w:val="000E0987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50C9"/>
    <w:rsid w:val="001070EE"/>
    <w:rsid w:val="00107CD2"/>
    <w:rsid w:val="0011137C"/>
    <w:rsid w:val="00112C92"/>
    <w:rsid w:val="00113B91"/>
    <w:rsid w:val="00113EBC"/>
    <w:rsid w:val="00115018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391"/>
    <w:rsid w:val="001369BA"/>
    <w:rsid w:val="00142EE5"/>
    <w:rsid w:val="00142F45"/>
    <w:rsid w:val="00143575"/>
    <w:rsid w:val="00143826"/>
    <w:rsid w:val="00143ACD"/>
    <w:rsid w:val="001527B7"/>
    <w:rsid w:val="001529AE"/>
    <w:rsid w:val="00153A68"/>
    <w:rsid w:val="00154D32"/>
    <w:rsid w:val="00157E83"/>
    <w:rsid w:val="0016065D"/>
    <w:rsid w:val="00160C7D"/>
    <w:rsid w:val="00160F99"/>
    <w:rsid w:val="00162BB4"/>
    <w:rsid w:val="00163A35"/>
    <w:rsid w:val="00163E63"/>
    <w:rsid w:val="0016579B"/>
    <w:rsid w:val="00167ABF"/>
    <w:rsid w:val="001709FB"/>
    <w:rsid w:val="00170DAE"/>
    <w:rsid w:val="00170F14"/>
    <w:rsid w:val="00172EC7"/>
    <w:rsid w:val="00173E90"/>
    <w:rsid w:val="00174BB9"/>
    <w:rsid w:val="00175380"/>
    <w:rsid w:val="001757E9"/>
    <w:rsid w:val="00181B15"/>
    <w:rsid w:val="00182F63"/>
    <w:rsid w:val="00183130"/>
    <w:rsid w:val="00184962"/>
    <w:rsid w:val="001849F2"/>
    <w:rsid w:val="0018553A"/>
    <w:rsid w:val="00186464"/>
    <w:rsid w:val="0018723F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363E"/>
    <w:rsid w:val="001A6629"/>
    <w:rsid w:val="001B0ADB"/>
    <w:rsid w:val="001B158C"/>
    <w:rsid w:val="001B2842"/>
    <w:rsid w:val="001B3965"/>
    <w:rsid w:val="001B5B4B"/>
    <w:rsid w:val="001B5EA2"/>
    <w:rsid w:val="001C0D69"/>
    <w:rsid w:val="001C0D6F"/>
    <w:rsid w:val="001C1F03"/>
    <w:rsid w:val="001C2212"/>
    <w:rsid w:val="001C24DE"/>
    <w:rsid w:val="001C6DFB"/>
    <w:rsid w:val="001C714B"/>
    <w:rsid w:val="001C7910"/>
    <w:rsid w:val="001C7D46"/>
    <w:rsid w:val="001C7D88"/>
    <w:rsid w:val="001D2883"/>
    <w:rsid w:val="001D2FCA"/>
    <w:rsid w:val="001D3EE2"/>
    <w:rsid w:val="001D669A"/>
    <w:rsid w:val="001E3C23"/>
    <w:rsid w:val="001E4419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491F"/>
    <w:rsid w:val="002049C5"/>
    <w:rsid w:val="00206872"/>
    <w:rsid w:val="00211D6C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4853"/>
    <w:rsid w:val="00235091"/>
    <w:rsid w:val="002355AA"/>
    <w:rsid w:val="00235F32"/>
    <w:rsid w:val="00236102"/>
    <w:rsid w:val="002372FB"/>
    <w:rsid w:val="002379E8"/>
    <w:rsid w:val="00237BA8"/>
    <w:rsid w:val="0024070A"/>
    <w:rsid w:val="00242123"/>
    <w:rsid w:val="002425EF"/>
    <w:rsid w:val="00243A0A"/>
    <w:rsid w:val="00245A9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7A0F"/>
    <w:rsid w:val="00257E2F"/>
    <w:rsid w:val="00261844"/>
    <w:rsid w:val="00261C75"/>
    <w:rsid w:val="00261EA0"/>
    <w:rsid w:val="0026575E"/>
    <w:rsid w:val="00265B7E"/>
    <w:rsid w:val="002666A0"/>
    <w:rsid w:val="00267658"/>
    <w:rsid w:val="002711AF"/>
    <w:rsid w:val="00271E55"/>
    <w:rsid w:val="00274814"/>
    <w:rsid w:val="00275E6A"/>
    <w:rsid w:val="00276ACF"/>
    <w:rsid w:val="0027733C"/>
    <w:rsid w:val="00277DF4"/>
    <w:rsid w:val="00281E1F"/>
    <w:rsid w:val="00282C5B"/>
    <w:rsid w:val="0028320E"/>
    <w:rsid w:val="00287318"/>
    <w:rsid w:val="00290F5A"/>
    <w:rsid w:val="00291F9E"/>
    <w:rsid w:val="00292F06"/>
    <w:rsid w:val="002933E8"/>
    <w:rsid w:val="00293F30"/>
    <w:rsid w:val="00296062"/>
    <w:rsid w:val="00297934"/>
    <w:rsid w:val="002A2342"/>
    <w:rsid w:val="002A2DCF"/>
    <w:rsid w:val="002A4550"/>
    <w:rsid w:val="002A6FBE"/>
    <w:rsid w:val="002A6FFD"/>
    <w:rsid w:val="002B0F80"/>
    <w:rsid w:val="002B11C7"/>
    <w:rsid w:val="002B1BD5"/>
    <w:rsid w:val="002B46E9"/>
    <w:rsid w:val="002B5197"/>
    <w:rsid w:val="002B6692"/>
    <w:rsid w:val="002B6B39"/>
    <w:rsid w:val="002B723E"/>
    <w:rsid w:val="002B73E2"/>
    <w:rsid w:val="002C0C87"/>
    <w:rsid w:val="002C0DAA"/>
    <w:rsid w:val="002C43CA"/>
    <w:rsid w:val="002C6736"/>
    <w:rsid w:val="002D1299"/>
    <w:rsid w:val="002D2BBF"/>
    <w:rsid w:val="002D37B9"/>
    <w:rsid w:val="002D476F"/>
    <w:rsid w:val="002D74DC"/>
    <w:rsid w:val="002E098C"/>
    <w:rsid w:val="002E279B"/>
    <w:rsid w:val="002E33AD"/>
    <w:rsid w:val="002F2A9C"/>
    <w:rsid w:val="002F57EB"/>
    <w:rsid w:val="002F7A53"/>
    <w:rsid w:val="00300460"/>
    <w:rsid w:val="00300E6E"/>
    <w:rsid w:val="003022EC"/>
    <w:rsid w:val="003026CD"/>
    <w:rsid w:val="00302C8F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5AB"/>
    <w:rsid w:val="00315F57"/>
    <w:rsid w:val="00316C20"/>
    <w:rsid w:val="00317291"/>
    <w:rsid w:val="00321F06"/>
    <w:rsid w:val="00323413"/>
    <w:rsid w:val="003254F5"/>
    <w:rsid w:val="0032557E"/>
    <w:rsid w:val="00330D4A"/>
    <w:rsid w:val="00331E06"/>
    <w:rsid w:val="003324C2"/>
    <w:rsid w:val="00333838"/>
    <w:rsid w:val="00333DA2"/>
    <w:rsid w:val="00334D2C"/>
    <w:rsid w:val="00336403"/>
    <w:rsid w:val="00341678"/>
    <w:rsid w:val="00341D25"/>
    <w:rsid w:val="00342975"/>
    <w:rsid w:val="003465B9"/>
    <w:rsid w:val="00346A7E"/>
    <w:rsid w:val="003506E2"/>
    <w:rsid w:val="003512B8"/>
    <w:rsid w:val="00351523"/>
    <w:rsid w:val="003524F9"/>
    <w:rsid w:val="00354114"/>
    <w:rsid w:val="00354906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2078"/>
    <w:rsid w:val="00372335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34CF"/>
    <w:rsid w:val="00397289"/>
    <w:rsid w:val="00397D19"/>
    <w:rsid w:val="003A18D7"/>
    <w:rsid w:val="003A2D18"/>
    <w:rsid w:val="003A4A67"/>
    <w:rsid w:val="003A5ECC"/>
    <w:rsid w:val="003A786E"/>
    <w:rsid w:val="003B027E"/>
    <w:rsid w:val="003B0292"/>
    <w:rsid w:val="003B0CD1"/>
    <w:rsid w:val="003B0EB8"/>
    <w:rsid w:val="003B1AFE"/>
    <w:rsid w:val="003B4FDE"/>
    <w:rsid w:val="003C09D8"/>
    <w:rsid w:val="003C2318"/>
    <w:rsid w:val="003C2C69"/>
    <w:rsid w:val="003C2CD3"/>
    <w:rsid w:val="003C3B64"/>
    <w:rsid w:val="003C7A03"/>
    <w:rsid w:val="003D4208"/>
    <w:rsid w:val="003D506E"/>
    <w:rsid w:val="003D551F"/>
    <w:rsid w:val="003D5572"/>
    <w:rsid w:val="003D5CB6"/>
    <w:rsid w:val="003D6C57"/>
    <w:rsid w:val="003D7B3B"/>
    <w:rsid w:val="003E3C23"/>
    <w:rsid w:val="003E5D1E"/>
    <w:rsid w:val="003E5EEB"/>
    <w:rsid w:val="003E72C6"/>
    <w:rsid w:val="003F1C7E"/>
    <w:rsid w:val="003F214F"/>
    <w:rsid w:val="003F2B96"/>
    <w:rsid w:val="003F3E64"/>
    <w:rsid w:val="003F4A5D"/>
    <w:rsid w:val="003F73E7"/>
    <w:rsid w:val="003F784C"/>
    <w:rsid w:val="004015E0"/>
    <w:rsid w:val="00404320"/>
    <w:rsid w:val="004045C8"/>
    <w:rsid w:val="00404F78"/>
    <w:rsid w:val="00410FEC"/>
    <w:rsid w:val="00413E97"/>
    <w:rsid w:val="004168AF"/>
    <w:rsid w:val="00417DFD"/>
    <w:rsid w:val="00420D8D"/>
    <w:rsid w:val="0042154A"/>
    <w:rsid w:val="004215C8"/>
    <w:rsid w:val="00421DEC"/>
    <w:rsid w:val="00422792"/>
    <w:rsid w:val="00422FFD"/>
    <w:rsid w:val="00423B92"/>
    <w:rsid w:val="004245E0"/>
    <w:rsid w:val="00425630"/>
    <w:rsid w:val="004256A0"/>
    <w:rsid w:val="004305AF"/>
    <w:rsid w:val="0043257F"/>
    <w:rsid w:val="00433FAA"/>
    <w:rsid w:val="004343C4"/>
    <w:rsid w:val="00434B07"/>
    <w:rsid w:val="0043707F"/>
    <w:rsid w:val="00440E66"/>
    <w:rsid w:val="004419A8"/>
    <w:rsid w:val="0044336D"/>
    <w:rsid w:val="004444A7"/>
    <w:rsid w:val="00447ED4"/>
    <w:rsid w:val="00451CDB"/>
    <w:rsid w:val="00451D7D"/>
    <w:rsid w:val="004520A3"/>
    <w:rsid w:val="0045258C"/>
    <w:rsid w:val="00452707"/>
    <w:rsid w:val="00453CB1"/>
    <w:rsid w:val="00455359"/>
    <w:rsid w:val="0045781C"/>
    <w:rsid w:val="00460138"/>
    <w:rsid w:val="0046086C"/>
    <w:rsid w:val="00462117"/>
    <w:rsid w:val="004627A8"/>
    <w:rsid w:val="00464514"/>
    <w:rsid w:val="00464678"/>
    <w:rsid w:val="00464DC6"/>
    <w:rsid w:val="00465E11"/>
    <w:rsid w:val="00466824"/>
    <w:rsid w:val="00467055"/>
    <w:rsid w:val="00467906"/>
    <w:rsid w:val="00467CE5"/>
    <w:rsid w:val="00470E55"/>
    <w:rsid w:val="00474315"/>
    <w:rsid w:val="00474F57"/>
    <w:rsid w:val="00475D24"/>
    <w:rsid w:val="00475DB1"/>
    <w:rsid w:val="00476128"/>
    <w:rsid w:val="00476942"/>
    <w:rsid w:val="0048053C"/>
    <w:rsid w:val="004815D2"/>
    <w:rsid w:val="00482391"/>
    <w:rsid w:val="004837D5"/>
    <w:rsid w:val="00485A5B"/>
    <w:rsid w:val="00490C91"/>
    <w:rsid w:val="00492A10"/>
    <w:rsid w:val="00493918"/>
    <w:rsid w:val="004947AA"/>
    <w:rsid w:val="00494B4F"/>
    <w:rsid w:val="004953D4"/>
    <w:rsid w:val="0049574D"/>
    <w:rsid w:val="00496820"/>
    <w:rsid w:val="0049713A"/>
    <w:rsid w:val="004A02A6"/>
    <w:rsid w:val="004A19B4"/>
    <w:rsid w:val="004A1EDC"/>
    <w:rsid w:val="004A3390"/>
    <w:rsid w:val="004A37EC"/>
    <w:rsid w:val="004A3E4A"/>
    <w:rsid w:val="004A4154"/>
    <w:rsid w:val="004A719A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693F"/>
    <w:rsid w:val="004D0592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3C0"/>
    <w:rsid w:val="004E14F0"/>
    <w:rsid w:val="004E20ED"/>
    <w:rsid w:val="004E26DD"/>
    <w:rsid w:val="004E40B1"/>
    <w:rsid w:val="004E6590"/>
    <w:rsid w:val="004E7CEC"/>
    <w:rsid w:val="004F0A2A"/>
    <w:rsid w:val="004F3510"/>
    <w:rsid w:val="004F3D5E"/>
    <w:rsid w:val="004F5442"/>
    <w:rsid w:val="004F5BAD"/>
    <w:rsid w:val="004F5DC2"/>
    <w:rsid w:val="00500D0F"/>
    <w:rsid w:val="00502847"/>
    <w:rsid w:val="00502F3A"/>
    <w:rsid w:val="00505175"/>
    <w:rsid w:val="005052D1"/>
    <w:rsid w:val="00505AFA"/>
    <w:rsid w:val="00507675"/>
    <w:rsid w:val="005079A7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038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23F"/>
    <w:rsid w:val="005479B6"/>
    <w:rsid w:val="005510FA"/>
    <w:rsid w:val="0055123E"/>
    <w:rsid w:val="00551A1D"/>
    <w:rsid w:val="0055661B"/>
    <w:rsid w:val="00564F42"/>
    <w:rsid w:val="0056652E"/>
    <w:rsid w:val="00570419"/>
    <w:rsid w:val="00573CAA"/>
    <w:rsid w:val="005758BE"/>
    <w:rsid w:val="005763C5"/>
    <w:rsid w:val="00580233"/>
    <w:rsid w:val="005835E5"/>
    <w:rsid w:val="00586DD4"/>
    <w:rsid w:val="0059077C"/>
    <w:rsid w:val="00590D71"/>
    <w:rsid w:val="005911AB"/>
    <w:rsid w:val="00592640"/>
    <w:rsid w:val="0059271B"/>
    <w:rsid w:val="005927BF"/>
    <w:rsid w:val="00593E80"/>
    <w:rsid w:val="0059417D"/>
    <w:rsid w:val="00594C3F"/>
    <w:rsid w:val="00595A39"/>
    <w:rsid w:val="0059618D"/>
    <w:rsid w:val="005A0FC6"/>
    <w:rsid w:val="005A1BD8"/>
    <w:rsid w:val="005A3E66"/>
    <w:rsid w:val="005A41A8"/>
    <w:rsid w:val="005A4B55"/>
    <w:rsid w:val="005A7770"/>
    <w:rsid w:val="005B22DD"/>
    <w:rsid w:val="005B2A8C"/>
    <w:rsid w:val="005B3697"/>
    <w:rsid w:val="005B47AF"/>
    <w:rsid w:val="005B4FD0"/>
    <w:rsid w:val="005C191B"/>
    <w:rsid w:val="005C24FC"/>
    <w:rsid w:val="005C36CF"/>
    <w:rsid w:val="005C3EF1"/>
    <w:rsid w:val="005C3F07"/>
    <w:rsid w:val="005C5EEA"/>
    <w:rsid w:val="005C7717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296C"/>
    <w:rsid w:val="005E3ADF"/>
    <w:rsid w:val="005E6E03"/>
    <w:rsid w:val="005F00E0"/>
    <w:rsid w:val="005F2112"/>
    <w:rsid w:val="005F2F6F"/>
    <w:rsid w:val="005F343C"/>
    <w:rsid w:val="005F5625"/>
    <w:rsid w:val="005F57F2"/>
    <w:rsid w:val="005F639E"/>
    <w:rsid w:val="005F6EEE"/>
    <w:rsid w:val="005F7C63"/>
    <w:rsid w:val="0060054D"/>
    <w:rsid w:val="00600CD3"/>
    <w:rsid w:val="006023CF"/>
    <w:rsid w:val="006042C3"/>
    <w:rsid w:val="00604F55"/>
    <w:rsid w:val="006055EF"/>
    <w:rsid w:val="00605B81"/>
    <w:rsid w:val="00610520"/>
    <w:rsid w:val="00612728"/>
    <w:rsid w:val="00612AD7"/>
    <w:rsid w:val="00613D81"/>
    <w:rsid w:val="00614B8A"/>
    <w:rsid w:val="00614E30"/>
    <w:rsid w:val="00615436"/>
    <w:rsid w:val="0062060A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42142"/>
    <w:rsid w:val="00643AA2"/>
    <w:rsid w:val="00644086"/>
    <w:rsid w:val="006452FA"/>
    <w:rsid w:val="0064549C"/>
    <w:rsid w:val="00645594"/>
    <w:rsid w:val="00647658"/>
    <w:rsid w:val="006476DC"/>
    <w:rsid w:val="00650830"/>
    <w:rsid w:val="006510E8"/>
    <w:rsid w:val="00651A31"/>
    <w:rsid w:val="00655C0E"/>
    <w:rsid w:val="006567B9"/>
    <w:rsid w:val="00656C0B"/>
    <w:rsid w:val="006570ED"/>
    <w:rsid w:val="00663B66"/>
    <w:rsid w:val="00664F9A"/>
    <w:rsid w:val="00667B51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942"/>
    <w:rsid w:val="00680D38"/>
    <w:rsid w:val="00682394"/>
    <w:rsid w:val="006839BB"/>
    <w:rsid w:val="006839FB"/>
    <w:rsid w:val="00683CA8"/>
    <w:rsid w:val="0069042B"/>
    <w:rsid w:val="00691D5D"/>
    <w:rsid w:val="00692161"/>
    <w:rsid w:val="00694C5B"/>
    <w:rsid w:val="00694EF5"/>
    <w:rsid w:val="00695D2C"/>
    <w:rsid w:val="00696DDC"/>
    <w:rsid w:val="006A069D"/>
    <w:rsid w:val="006A0ADF"/>
    <w:rsid w:val="006A2C0C"/>
    <w:rsid w:val="006A3548"/>
    <w:rsid w:val="006A4702"/>
    <w:rsid w:val="006A55F6"/>
    <w:rsid w:val="006A5ADD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C73DD"/>
    <w:rsid w:val="006D1A79"/>
    <w:rsid w:val="006D3FE9"/>
    <w:rsid w:val="006D5CAD"/>
    <w:rsid w:val="006E0146"/>
    <w:rsid w:val="006E0416"/>
    <w:rsid w:val="006E0512"/>
    <w:rsid w:val="006E5517"/>
    <w:rsid w:val="006E678C"/>
    <w:rsid w:val="006F29B6"/>
    <w:rsid w:val="006F3720"/>
    <w:rsid w:val="006F3894"/>
    <w:rsid w:val="006F67C9"/>
    <w:rsid w:val="006F6E3D"/>
    <w:rsid w:val="00701A9C"/>
    <w:rsid w:val="00704E25"/>
    <w:rsid w:val="00705258"/>
    <w:rsid w:val="00706B5C"/>
    <w:rsid w:val="00710246"/>
    <w:rsid w:val="0071033F"/>
    <w:rsid w:val="00711B6F"/>
    <w:rsid w:val="0071292C"/>
    <w:rsid w:val="00712C07"/>
    <w:rsid w:val="00712CD7"/>
    <w:rsid w:val="007130ED"/>
    <w:rsid w:val="00713EEA"/>
    <w:rsid w:val="00715DDD"/>
    <w:rsid w:val="00715F5F"/>
    <w:rsid w:val="007172EC"/>
    <w:rsid w:val="00717EE2"/>
    <w:rsid w:val="0072191A"/>
    <w:rsid w:val="00721D12"/>
    <w:rsid w:val="0072231F"/>
    <w:rsid w:val="007228CA"/>
    <w:rsid w:val="00723AE3"/>
    <w:rsid w:val="00724F3C"/>
    <w:rsid w:val="007303F4"/>
    <w:rsid w:val="00733960"/>
    <w:rsid w:val="00734303"/>
    <w:rsid w:val="00737A75"/>
    <w:rsid w:val="0074259E"/>
    <w:rsid w:val="00743849"/>
    <w:rsid w:val="00744832"/>
    <w:rsid w:val="007531B5"/>
    <w:rsid w:val="00753647"/>
    <w:rsid w:val="00753CD0"/>
    <w:rsid w:val="007549D7"/>
    <w:rsid w:val="007565EC"/>
    <w:rsid w:val="00756942"/>
    <w:rsid w:val="007575F8"/>
    <w:rsid w:val="007611DE"/>
    <w:rsid w:val="0076158C"/>
    <w:rsid w:val="00762D80"/>
    <w:rsid w:val="007651B6"/>
    <w:rsid w:val="0076650E"/>
    <w:rsid w:val="00766638"/>
    <w:rsid w:val="0077077B"/>
    <w:rsid w:val="00770E6F"/>
    <w:rsid w:val="0077182D"/>
    <w:rsid w:val="007728DF"/>
    <w:rsid w:val="00772F3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6BE7"/>
    <w:rsid w:val="0079112F"/>
    <w:rsid w:val="00793E86"/>
    <w:rsid w:val="0079458C"/>
    <w:rsid w:val="00796B06"/>
    <w:rsid w:val="007A14F1"/>
    <w:rsid w:val="007A2DDC"/>
    <w:rsid w:val="007A2F68"/>
    <w:rsid w:val="007A4AD7"/>
    <w:rsid w:val="007A6568"/>
    <w:rsid w:val="007A6679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4AAB"/>
    <w:rsid w:val="007C503C"/>
    <w:rsid w:val="007C57A2"/>
    <w:rsid w:val="007D3CCD"/>
    <w:rsid w:val="007D53ED"/>
    <w:rsid w:val="007D5BCD"/>
    <w:rsid w:val="007D5CCF"/>
    <w:rsid w:val="007E27B3"/>
    <w:rsid w:val="007E3DBC"/>
    <w:rsid w:val="007E49F0"/>
    <w:rsid w:val="007E5E30"/>
    <w:rsid w:val="007F051A"/>
    <w:rsid w:val="007F0FC6"/>
    <w:rsid w:val="007F22F0"/>
    <w:rsid w:val="007F4B2E"/>
    <w:rsid w:val="008000BF"/>
    <w:rsid w:val="00801FCB"/>
    <w:rsid w:val="0080343B"/>
    <w:rsid w:val="00803D7E"/>
    <w:rsid w:val="0080461C"/>
    <w:rsid w:val="008048D2"/>
    <w:rsid w:val="0080780C"/>
    <w:rsid w:val="00807A27"/>
    <w:rsid w:val="008120EB"/>
    <w:rsid w:val="008121F6"/>
    <w:rsid w:val="00812E00"/>
    <w:rsid w:val="00813717"/>
    <w:rsid w:val="00813834"/>
    <w:rsid w:val="008149D2"/>
    <w:rsid w:val="00814CC7"/>
    <w:rsid w:val="0081574B"/>
    <w:rsid w:val="008168FA"/>
    <w:rsid w:val="008227DA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37C72"/>
    <w:rsid w:val="00843ED7"/>
    <w:rsid w:val="00846625"/>
    <w:rsid w:val="0084667E"/>
    <w:rsid w:val="008469F4"/>
    <w:rsid w:val="00851950"/>
    <w:rsid w:val="008542DE"/>
    <w:rsid w:val="008548D3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3A51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399"/>
    <w:rsid w:val="00896A5C"/>
    <w:rsid w:val="008A0D75"/>
    <w:rsid w:val="008A2FC7"/>
    <w:rsid w:val="008A3F7C"/>
    <w:rsid w:val="008A437D"/>
    <w:rsid w:val="008A4AAF"/>
    <w:rsid w:val="008A5AF4"/>
    <w:rsid w:val="008A7DBD"/>
    <w:rsid w:val="008B3540"/>
    <w:rsid w:val="008B6185"/>
    <w:rsid w:val="008B6E42"/>
    <w:rsid w:val="008C097A"/>
    <w:rsid w:val="008C0C9A"/>
    <w:rsid w:val="008C1488"/>
    <w:rsid w:val="008C22DE"/>
    <w:rsid w:val="008C2C22"/>
    <w:rsid w:val="008C2C89"/>
    <w:rsid w:val="008C2D52"/>
    <w:rsid w:val="008C31AF"/>
    <w:rsid w:val="008C31E4"/>
    <w:rsid w:val="008C42A8"/>
    <w:rsid w:val="008C4672"/>
    <w:rsid w:val="008C7437"/>
    <w:rsid w:val="008D0122"/>
    <w:rsid w:val="008D14A2"/>
    <w:rsid w:val="008D2363"/>
    <w:rsid w:val="008D3093"/>
    <w:rsid w:val="008D505E"/>
    <w:rsid w:val="008D50CF"/>
    <w:rsid w:val="008D57E9"/>
    <w:rsid w:val="008D793D"/>
    <w:rsid w:val="008E0636"/>
    <w:rsid w:val="008E2542"/>
    <w:rsid w:val="008E2E78"/>
    <w:rsid w:val="008E49D1"/>
    <w:rsid w:val="008E5EBE"/>
    <w:rsid w:val="008E6BF0"/>
    <w:rsid w:val="008F01A2"/>
    <w:rsid w:val="008F286A"/>
    <w:rsid w:val="008F472E"/>
    <w:rsid w:val="008F4E84"/>
    <w:rsid w:val="009005E0"/>
    <w:rsid w:val="00900AB9"/>
    <w:rsid w:val="009012A5"/>
    <w:rsid w:val="00902E86"/>
    <w:rsid w:val="00905211"/>
    <w:rsid w:val="009055F6"/>
    <w:rsid w:val="00911B36"/>
    <w:rsid w:val="009123F0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27111"/>
    <w:rsid w:val="00927C33"/>
    <w:rsid w:val="00930C68"/>
    <w:rsid w:val="00931230"/>
    <w:rsid w:val="00931D51"/>
    <w:rsid w:val="0093455F"/>
    <w:rsid w:val="00936C6C"/>
    <w:rsid w:val="00943A15"/>
    <w:rsid w:val="00945E41"/>
    <w:rsid w:val="0095179B"/>
    <w:rsid w:val="00951F37"/>
    <w:rsid w:val="00953B46"/>
    <w:rsid w:val="00954C4B"/>
    <w:rsid w:val="00956FB3"/>
    <w:rsid w:val="00961DAB"/>
    <w:rsid w:val="0096404C"/>
    <w:rsid w:val="0096593F"/>
    <w:rsid w:val="009667B0"/>
    <w:rsid w:val="009750BF"/>
    <w:rsid w:val="00975785"/>
    <w:rsid w:val="00976315"/>
    <w:rsid w:val="009764C9"/>
    <w:rsid w:val="00980CF8"/>
    <w:rsid w:val="00981A63"/>
    <w:rsid w:val="00984C7C"/>
    <w:rsid w:val="00985CEA"/>
    <w:rsid w:val="00991F4A"/>
    <w:rsid w:val="00991F6B"/>
    <w:rsid w:val="00993EE7"/>
    <w:rsid w:val="00993EFF"/>
    <w:rsid w:val="00994648"/>
    <w:rsid w:val="0099621C"/>
    <w:rsid w:val="00997CD8"/>
    <w:rsid w:val="009A0016"/>
    <w:rsid w:val="009A16FE"/>
    <w:rsid w:val="009A23BC"/>
    <w:rsid w:val="009A287C"/>
    <w:rsid w:val="009A432A"/>
    <w:rsid w:val="009A5E10"/>
    <w:rsid w:val="009A7F9A"/>
    <w:rsid w:val="009B0138"/>
    <w:rsid w:val="009B06DD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E386E"/>
    <w:rsid w:val="009E4334"/>
    <w:rsid w:val="009E6ABA"/>
    <w:rsid w:val="009E7AE1"/>
    <w:rsid w:val="009F2C20"/>
    <w:rsid w:val="009F3461"/>
    <w:rsid w:val="009F5DB9"/>
    <w:rsid w:val="009F615F"/>
    <w:rsid w:val="00A007A0"/>
    <w:rsid w:val="00A02109"/>
    <w:rsid w:val="00A03376"/>
    <w:rsid w:val="00A03EC1"/>
    <w:rsid w:val="00A04179"/>
    <w:rsid w:val="00A05E87"/>
    <w:rsid w:val="00A0752B"/>
    <w:rsid w:val="00A077D2"/>
    <w:rsid w:val="00A10F29"/>
    <w:rsid w:val="00A11D79"/>
    <w:rsid w:val="00A147FE"/>
    <w:rsid w:val="00A17F0D"/>
    <w:rsid w:val="00A20245"/>
    <w:rsid w:val="00A23C43"/>
    <w:rsid w:val="00A23EA0"/>
    <w:rsid w:val="00A25A0D"/>
    <w:rsid w:val="00A307CD"/>
    <w:rsid w:val="00A32A18"/>
    <w:rsid w:val="00A34A40"/>
    <w:rsid w:val="00A35277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DE"/>
    <w:rsid w:val="00A513EA"/>
    <w:rsid w:val="00A5476E"/>
    <w:rsid w:val="00A55507"/>
    <w:rsid w:val="00A566F8"/>
    <w:rsid w:val="00A57751"/>
    <w:rsid w:val="00A617EB"/>
    <w:rsid w:val="00A62AD2"/>
    <w:rsid w:val="00A635D3"/>
    <w:rsid w:val="00A660AE"/>
    <w:rsid w:val="00A66930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526A"/>
    <w:rsid w:val="00A86A3F"/>
    <w:rsid w:val="00A86E28"/>
    <w:rsid w:val="00A870C2"/>
    <w:rsid w:val="00A910E2"/>
    <w:rsid w:val="00A9151D"/>
    <w:rsid w:val="00A91AD8"/>
    <w:rsid w:val="00A94118"/>
    <w:rsid w:val="00A94438"/>
    <w:rsid w:val="00A95140"/>
    <w:rsid w:val="00A97142"/>
    <w:rsid w:val="00AA0C3C"/>
    <w:rsid w:val="00AA0CD0"/>
    <w:rsid w:val="00AA5246"/>
    <w:rsid w:val="00AA5A1C"/>
    <w:rsid w:val="00AA6443"/>
    <w:rsid w:val="00AA6732"/>
    <w:rsid w:val="00AB1350"/>
    <w:rsid w:val="00AB1369"/>
    <w:rsid w:val="00AB41B2"/>
    <w:rsid w:val="00AB57E2"/>
    <w:rsid w:val="00AC193C"/>
    <w:rsid w:val="00AC2A1A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7B4D"/>
    <w:rsid w:val="00AF089A"/>
    <w:rsid w:val="00AF2EE4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22AB6"/>
    <w:rsid w:val="00B24DA4"/>
    <w:rsid w:val="00B2516F"/>
    <w:rsid w:val="00B25D8A"/>
    <w:rsid w:val="00B30DF6"/>
    <w:rsid w:val="00B312F4"/>
    <w:rsid w:val="00B360C6"/>
    <w:rsid w:val="00B36A13"/>
    <w:rsid w:val="00B377E7"/>
    <w:rsid w:val="00B37B36"/>
    <w:rsid w:val="00B41BC8"/>
    <w:rsid w:val="00B42628"/>
    <w:rsid w:val="00B43FED"/>
    <w:rsid w:val="00B447B8"/>
    <w:rsid w:val="00B465AA"/>
    <w:rsid w:val="00B466AB"/>
    <w:rsid w:val="00B470BE"/>
    <w:rsid w:val="00B472D8"/>
    <w:rsid w:val="00B5208D"/>
    <w:rsid w:val="00B528D7"/>
    <w:rsid w:val="00B537A3"/>
    <w:rsid w:val="00B55356"/>
    <w:rsid w:val="00B6142B"/>
    <w:rsid w:val="00B642E1"/>
    <w:rsid w:val="00B661E2"/>
    <w:rsid w:val="00B7120B"/>
    <w:rsid w:val="00B7188E"/>
    <w:rsid w:val="00B746FA"/>
    <w:rsid w:val="00B750EA"/>
    <w:rsid w:val="00B758E5"/>
    <w:rsid w:val="00B76C21"/>
    <w:rsid w:val="00B77567"/>
    <w:rsid w:val="00B8025D"/>
    <w:rsid w:val="00B829F0"/>
    <w:rsid w:val="00B87CC6"/>
    <w:rsid w:val="00B900D8"/>
    <w:rsid w:val="00B909FD"/>
    <w:rsid w:val="00B90E47"/>
    <w:rsid w:val="00B9279B"/>
    <w:rsid w:val="00B93653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25B"/>
    <w:rsid w:val="00BA66F0"/>
    <w:rsid w:val="00BA69DC"/>
    <w:rsid w:val="00BA776E"/>
    <w:rsid w:val="00BB112F"/>
    <w:rsid w:val="00BB13C8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D1737"/>
    <w:rsid w:val="00BD377F"/>
    <w:rsid w:val="00BD3BED"/>
    <w:rsid w:val="00BD6311"/>
    <w:rsid w:val="00BD7E6D"/>
    <w:rsid w:val="00BE291F"/>
    <w:rsid w:val="00BE37B1"/>
    <w:rsid w:val="00BE42B0"/>
    <w:rsid w:val="00BE4381"/>
    <w:rsid w:val="00BE6A67"/>
    <w:rsid w:val="00BF238E"/>
    <w:rsid w:val="00BF33E9"/>
    <w:rsid w:val="00BF34EC"/>
    <w:rsid w:val="00BF3F61"/>
    <w:rsid w:val="00BF5D76"/>
    <w:rsid w:val="00C00429"/>
    <w:rsid w:val="00C024C6"/>
    <w:rsid w:val="00C03774"/>
    <w:rsid w:val="00C041DE"/>
    <w:rsid w:val="00C0472C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E79"/>
    <w:rsid w:val="00C301A2"/>
    <w:rsid w:val="00C30E4B"/>
    <w:rsid w:val="00C31491"/>
    <w:rsid w:val="00C316D0"/>
    <w:rsid w:val="00C31A5A"/>
    <w:rsid w:val="00C329A0"/>
    <w:rsid w:val="00C32DB5"/>
    <w:rsid w:val="00C33E83"/>
    <w:rsid w:val="00C3542B"/>
    <w:rsid w:val="00C3552A"/>
    <w:rsid w:val="00C40A9B"/>
    <w:rsid w:val="00C410F9"/>
    <w:rsid w:val="00C41A82"/>
    <w:rsid w:val="00C428A7"/>
    <w:rsid w:val="00C43285"/>
    <w:rsid w:val="00C46D0E"/>
    <w:rsid w:val="00C4744F"/>
    <w:rsid w:val="00C51F45"/>
    <w:rsid w:val="00C53185"/>
    <w:rsid w:val="00C55F85"/>
    <w:rsid w:val="00C574DB"/>
    <w:rsid w:val="00C602F4"/>
    <w:rsid w:val="00C6569F"/>
    <w:rsid w:val="00C70A60"/>
    <w:rsid w:val="00C711C9"/>
    <w:rsid w:val="00C712B3"/>
    <w:rsid w:val="00C75825"/>
    <w:rsid w:val="00C76F72"/>
    <w:rsid w:val="00C77745"/>
    <w:rsid w:val="00C802EE"/>
    <w:rsid w:val="00C82419"/>
    <w:rsid w:val="00C905D2"/>
    <w:rsid w:val="00C92868"/>
    <w:rsid w:val="00C9303B"/>
    <w:rsid w:val="00C93CD3"/>
    <w:rsid w:val="00C940A3"/>
    <w:rsid w:val="00C95D3B"/>
    <w:rsid w:val="00C961F0"/>
    <w:rsid w:val="00C96B3E"/>
    <w:rsid w:val="00C96CFE"/>
    <w:rsid w:val="00C96D80"/>
    <w:rsid w:val="00C9749E"/>
    <w:rsid w:val="00CA037F"/>
    <w:rsid w:val="00CA1369"/>
    <w:rsid w:val="00CA1599"/>
    <w:rsid w:val="00CA1AF0"/>
    <w:rsid w:val="00CA457C"/>
    <w:rsid w:val="00CA70E3"/>
    <w:rsid w:val="00CB00FB"/>
    <w:rsid w:val="00CB17D9"/>
    <w:rsid w:val="00CB1AB8"/>
    <w:rsid w:val="00CB38F6"/>
    <w:rsid w:val="00CB49D5"/>
    <w:rsid w:val="00CB5AE5"/>
    <w:rsid w:val="00CB676A"/>
    <w:rsid w:val="00CC3E5D"/>
    <w:rsid w:val="00CC3FF5"/>
    <w:rsid w:val="00CC5320"/>
    <w:rsid w:val="00CC613A"/>
    <w:rsid w:val="00CC6DCF"/>
    <w:rsid w:val="00CD1284"/>
    <w:rsid w:val="00CD1620"/>
    <w:rsid w:val="00CD1BAC"/>
    <w:rsid w:val="00CD22A0"/>
    <w:rsid w:val="00CD3DD1"/>
    <w:rsid w:val="00CE08D9"/>
    <w:rsid w:val="00CE34FF"/>
    <w:rsid w:val="00CE4555"/>
    <w:rsid w:val="00CE4CE3"/>
    <w:rsid w:val="00CE666B"/>
    <w:rsid w:val="00CE66DA"/>
    <w:rsid w:val="00CE6958"/>
    <w:rsid w:val="00CE6C49"/>
    <w:rsid w:val="00CE7CAD"/>
    <w:rsid w:val="00CF1E66"/>
    <w:rsid w:val="00CF28C0"/>
    <w:rsid w:val="00CF2D4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1609C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630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22FB"/>
    <w:rsid w:val="00D479CA"/>
    <w:rsid w:val="00D506C0"/>
    <w:rsid w:val="00D539D4"/>
    <w:rsid w:val="00D5770F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76F7D"/>
    <w:rsid w:val="00D805F1"/>
    <w:rsid w:val="00D81429"/>
    <w:rsid w:val="00D8167B"/>
    <w:rsid w:val="00D84E19"/>
    <w:rsid w:val="00D92FD9"/>
    <w:rsid w:val="00D95E8F"/>
    <w:rsid w:val="00D97E8C"/>
    <w:rsid w:val="00D97FEC"/>
    <w:rsid w:val="00DA01CD"/>
    <w:rsid w:val="00DA2F39"/>
    <w:rsid w:val="00DA52EE"/>
    <w:rsid w:val="00DA570A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024"/>
    <w:rsid w:val="00DC74F4"/>
    <w:rsid w:val="00DC7DD9"/>
    <w:rsid w:val="00DD1E83"/>
    <w:rsid w:val="00DD244E"/>
    <w:rsid w:val="00DD4D28"/>
    <w:rsid w:val="00DE2F05"/>
    <w:rsid w:val="00DE3472"/>
    <w:rsid w:val="00DE36C7"/>
    <w:rsid w:val="00DE5EF5"/>
    <w:rsid w:val="00DE7704"/>
    <w:rsid w:val="00DF471A"/>
    <w:rsid w:val="00DF4C22"/>
    <w:rsid w:val="00DF5470"/>
    <w:rsid w:val="00DF6D93"/>
    <w:rsid w:val="00DF7653"/>
    <w:rsid w:val="00DF7A17"/>
    <w:rsid w:val="00E001AB"/>
    <w:rsid w:val="00E00B69"/>
    <w:rsid w:val="00E04A73"/>
    <w:rsid w:val="00E05F43"/>
    <w:rsid w:val="00E071C9"/>
    <w:rsid w:val="00E076DA"/>
    <w:rsid w:val="00E129EB"/>
    <w:rsid w:val="00E1490C"/>
    <w:rsid w:val="00E14E85"/>
    <w:rsid w:val="00E16A73"/>
    <w:rsid w:val="00E213AB"/>
    <w:rsid w:val="00E21BF4"/>
    <w:rsid w:val="00E227FA"/>
    <w:rsid w:val="00E2308A"/>
    <w:rsid w:val="00E23297"/>
    <w:rsid w:val="00E263D4"/>
    <w:rsid w:val="00E26F27"/>
    <w:rsid w:val="00E32166"/>
    <w:rsid w:val="00E33DCE"/>
    <w:rsid w:val="00E354A4"/>
    <w:rsid w:val="00E362DF"/>
    <w:rsid w:val="00E369B0"/>
    <w:rsid w:val="00E371E9"/>
    <w:rsid w:val="00E37502"/>
    <w:rsid w:val="00E42422"/>
    <w:rsid w:val="00E429B6"/>
    <w:rsid w:val="00E4452E"/>
    <w:rsid w:val="00E46800"/>
    <w:rsid w:val="00E51623"/>
    <w:rsid w:val="00E533AF"/>
    <w:rsid w:val="00E53DC9"/>
    <w:rsid w:val="00E55E0C"/>
    <w:rsid w:val="00E602B6"/>
    <w:rsid w:val="00E60B6B"/>
    <w:rsid w:val="00E614ED"/>
    <w:rsid w:val="00E63340"/>
    <w:rsid w:val="00E644F7"/>
    <w:rsid w:val="00E65E51"/>
    <w:rsid w:val="00E66BE9"/>
    <w:rsid w:val="00E73740"/>
    <w:rsid w:val="00E74DB6"/>
    <w:rsid w:val="00E80E47"/>
    <w:rsid w:val="00E82E1A"/>
    <w:rsid w:val="00E83FFA"/>
    <w:rsid w:val="00E86667"/>
    <w:rsid w:val="00E86DE9"/>
    <w:rsid w:val="00E87B6F"/>
    <w:rsid w:val="00E87D3F"/>
    <w:rsid w:val="00E87E9A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3854"/>
    <w:rsid w:val="00EB54A7"/>
    <w:rsid w:val="00EC4243"/>
    <w:rsid w:val="00EC501F"/>
    <w:rsid w:val="00EC657B"/>
    <w:rsid w:val="00ED0626"/>
    <w:rsid w:val="00ED1FC8"/>
    <w:rsid w:val="00ED26CE"/>
    <w:rsid w:val="00ED4668"/>
    <w:rsid w:val="00ED7832"/>
    <w:rsid w:val="00ED7871"/>
    <w:rsid w:val="00ED7FE5"/>
    <w:rsid w:val="00EE05A0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83F"/>
    <w:rsid w:val="00F019BC"/>
    <w:rsid w:val="00F047E0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6930"/>
    <w:rsid w:val="00F406D1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573E"/>
    <w:rsid w:val="00F669B2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078"/>
    <w:rsid w:val="00F85EAD"/>
    <w:rsid w:val="00F86F8C"/>
    <w:rsid w:val="00F8757B"/>
    <w:rsid w:val="00F87B76"/>
    <w:rsid w:val="00F90294"/>
    <w:rsid w:val="00F91FDE"/>
    <w:rsid w:val="00F9231B"/>
    <w:rsid w:val="00F928D4"/>
    <w:rsid w:val="00F93311"/>
    <w:rsid w:val="00F93CDA"/>
    <w:rsid w:val="00F93E00"/>
    <w:rsid w:val="00F95A3A"/>
    <w:rsid w:val="00F9661F"/>
    <w:rsid w:val="00F96CF0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29BD"/>
    <w:rsid w:val="00FB7FEC"/>
    <w:rsid w:val="00FC12B9"/>
    <w:rsid w:val="00FC1477"/>
    <w:rsid w:val="00FC16EC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6BC6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34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90F61"/>
    <w:rsid w:val="000F6067"/>
    <w:rsid w:val="00166774"/>
    <w:rsid w:val="00167771"/>
    <w:rsid w:val="00173AFC"/>
    <w:rsid w:val="00235E70"/>
    <w:rsid w:val="00275821"/>
    <w:rsid w:val="002B60A7"/>
    <w:rsid w:val="003229C5"/>
    <w:rsid w:val="003C09D8"/>
    <w:rsid w:val="00430944"/>
    <w:rsid w:val="00465223"/>
    <w:rsid w:val="004734A4"/>
    <w:rsid w:val="004951F8"/>
    <w:rsid w:val="004C30C5"/>
    <w:rsid w:val="004D3D95"/>
    <w:rsid w:val="005D4219"/>
    <w:rsid w:val="00622E73"/>
    <w:rsid w:val="006920B0"/>
    <w:rsid w:val="00762D80"/>
    <w:rsid w:val="007D4C0D"/>
    <w:rsid w:val="00833B95"/>
    <w:rsid w:val="008341CC"/>
    <w:rsid w:val="008A358B"/>
    <w:rsid w:val="008E69B2"/>
    <w:rsid w:val="00937FF4"/>
    <w:rsid w:val="00955634"/>
    <w:rsid w:val="00992A5A"/>
    <w:rsid w:val="009C16BC"/>
    <w:rsid w:val="00A45BFA"/>
    <w:rsid w:val="00AE05D8"/>
    <w:rsid w:val="00AF19B0"/>
    <w:rsid w:val="00C2180F"/>
    <w:rsid w:val="00DE1AF7"/>
    <w:rsid w:val="00DF48ED"/>
    <w:rsid w:val="00E3102D"/>
    <w:rsid w:val="00E37390"/>
    <w:rsid w:val="00E41B07"/>
    <w:rsid w:val="00E43BCC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tittel>  Plan for gjennomføring av tilsyn og inspeksjoner </tittel>
  <doktyp>Planer</doktyp>
</roo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2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C5BE-DEAF-456D-A2FF-2788B5F93177}"/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1111</TotalTime>
  <Pages>6</Pages>
  <Words>637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484</cp:revision>
  <cp:lastPrinted>2020-03-23T14:02:00Z</cp:lastPrinted>
  <dcterms:created xsi:type="dcterms:W3CDTF">2020-03-23T14:00:00Z</dcterms:created>
  <dcterms:modified xsi:type="dcterms:W3CDTF">2026-08-24T10:53:00Z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